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4E3C232D" w:rsidR="00B85C67" w:rsidRDefault="00594DD0" w:rsidP="00B85C67">
      <w:pPr>
        <w:rPr>
          <w:rFonts w:eastAsia="Times New Roman"/>
        </w:rPr>
      </w:pPr>
      <w:r>
        <w:rPr>
          <w:rFonts w:ascii="Arial" w:hAnsi="Arial" w:cs="Arial"/>
          <w:b/>
          <w:bCs/>
          <w:sz w:val="20"/>
          <w:szCs w:val="20"/>
        </w:rPr>
        <w:t xml:space="preserve">3GPP TSG RAN WG1 </w:t>
      </w:r>
      <w:r w:rsidR="00632F3A">
        <w:rPr>
          <w:rFonts w:ascii="Arial" w:hAnsi="Arial" w:cs="Arial"/>
          <w:b/>
          <w:bCs/>
          <w:sz w:val="20"/>
          <w:szCs w:val="20"/>
        </w:rPr>
        <w:t xml:space="preserve">#96 </w:t>
      </w:r>
      <w:r w:rsidR="00632F3A">
        <w:rPr>
          <w:rFonts w:ascii="Arial" w:hAnsi="Arial" w:cs="Arial"/>
          <w:b/>
          <w:bCs/>
          <w:sz w:val="20"/>
          <w:szCs w:val="20"/>
        </w:rPr>
        <w:tab/>
      </w:r>
      <w:r w:rsidR="00632F3A">
        <w:rPr>
          <w:rFonts w:ascii="Arial" w:hAnsi="Arial" w:cs="Arial"/>
          <w:b/>
          <w:bCs/>
          <w:sz w:val="20"/>
          <w:szCs w:val="20"/>
        </w:rPr>
        <w:tab/>
      </w:r>
      <w:r w:rsidR="00632F3A">
        <w:rPr>
          <w:rFonts w:ascii="Arial" w:hAnsi="Arial" w:cs="Arial"/>
          <w:b/>
          <w:bCs/>
          <w:sz w:val="20"/>
          <w:szCs w:val="20"/>
        </w:rPr>
        <w:tab/>
      </w:r>
      <w:r w:rsidR="00B11415" w:rsidRPr="00B11415">
        <w:rPr>
          <w:rFonts w:ascii="Arial" w:hAnsi="Arial" w:cs="Arial"/>
          <w:b/>
          <w:bCs/>
          <w:sz w:val="20"/>
          <w:szCs w:val="20"/>
        </w:rPr>
        <w:t xml:space="preserve"> </w:t>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1B339B">
        <w:rPr>
          <w:rFonts w:ascii="Arial" w:hAnsi="Arial" w:cs="Arial"/>
          <w:b/>
          <w:bCs/>
          <w:sz w:val="20"/>
          <w:szCs w:val="20"/>
        </w:rPr>
        <w:t>R1-1</w:t>
      </w:r>
      <w:r w:rsidR="00146024">
        <w:rPr>
          <w:rFonts w:ascii="Arial" w:hAnsi="Arial" w:cs="Arial"/>
          <w:b/>
          <w:bCs/>
          <w:sz w:val="20"/>
          <w:szCs w:val="20"/>
        </w:rPr>
        <w:t>90</w:t>
      </w:r>
      <w:r w:rsidR="00F77B84">
        <w:rPr>
          <w:rFonts w:ascii="Arial" w:hAnsi="Arial" w:cs="Arial"/>
          <w:b/>
          <w:bCs/>
          <w:sz w:val="20"/>
          <w:szCs w:val="20"/>
        </w:rPr>
        <w:t>2759</w:t>
      </w:r>
    </w:p>
    <w:p w14:paraId="2A527F7E" w14:textId="6E1D2581" w:rsidR="00B11415" w:rsidRPr="00B11415" w:rsidRDefault="00F339C9"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Athens, Greece</w:t>
      </w:r>
      <w:r w:rsidR="00B11415" w:rsidRPr="00B11415">
        <w:rPr>
          <w:rFonts w:ascii="Arial" w:eastAsia="MS Mincho" w:hAnsi="Arial" w:cs="Arial"/>
          <w:b/>
          <w:bCs/>
          <w:sz w:val="20"/>
          <w:szCs w:val="20"/>
          <w:lang w:eastAsia="ja-JP"/>
        </w:rPr>
        <w:t xml:space="preserve">, </w:t>
      </w:r>
      <w:r w:rsidR="00146024">
        <w:rPr>
          <w:rFonts w:ascii="Arial" w:eastAsia="MS Mincho" w:hAnsi="Arial" w:cs="Arial"/>
          <w:b/>
          <w:bCs/>
          <w:sz w:val="20"/>
          <w:szCs w:val="20"/>
          <w:lang w:eastAsia="ja-JP"/>
        </w:rPr>
        <w:t>25</w:t>
      </w:r>
      <w:r w:rsidR="009A162F" w:rsidRPr="009A162F">
        <w:rPr>
          <w:rFonts w:ascii="Arial" w:eastAsia="MS Mincho" w:hAnsi="Arial" w:cs="Arial"/>
          <w:b/>
          <w:bCs/>
          <w:sz w:val="20"/>
          <w:szCs w:val="20"/>
          <w:vertAlign w:val="superscript"/>
          <w:lang w:eastAsia="ja-JP"/>
        </w:rPr>
        <w:t>th</w:t>
      </w:r>
      <w:r w:rsidR="00146024">
        <w:rPr>
          <w:rFonts w:ascii="Arial" w:eastAsia="MS Mincho" w:hAnsi="Arial" w:cs="Arial"/>
          <w:b/>
          <w:bCs/>
          <w:sz w:val="20"/>
          <w:szCs w:val="20"/>
          <w:lang w:eastAsia="ja-JP"/>
        </w:rPr>
        <w:t xml:space="preserve"> </w:t>
      </w:r>
      <w:r>
        <w:rPr>
          <w:rFonts w:ascii="Arial" w:eastAsia="MS Mincho" w:hAnsi="Arial" w:cs="Arial"/>
          <w:b/>
          <w:bCs/>
          <w:sz w:val="20"/>
          <w:szCs w:val="20"/>
          <w:lang w:eastAsia="ja-JP"/>
        </w:rPr>
        <w:t>February – 1</w:t>
      </w:r>
      <w:r w:rsidRPr="00F339C9">
        <w:rPr>
          <w:rFonts w:ascii="Arial" w:eastAsia="MS Mincho" w:hAnsi="Arial" w:cs="Arial"/>
          <w:b/>
          <w:bCs/>
          <w:sz w:val="20"/>
          <w:szCs w:val="20"/>
          <w:vertAlign w:val="superscript"/>
          <w:lang w:eastAsia="ja-JP"/>
        </w:rPr>
        <w:t>st</w:t>
      </w:r>
      <w:r>
        <w:rPr>
          <w:rFonts w:ascii="Arial" w:eastAsia="MS Mincho" w:hAnsi="Arial" w:cs="Arial"/>
          <w:b/>
          <w:bCs/>
          <w:sz w:val="20"/>
          <w:szCs w:val="20"/>
          <w:lang w:eastAsia="ja-JP"/>
        </w:rPr>
        <w:t xml:space="preserve"> March</w:t>
      </w:r>
      <w:bookmarkStart w:id="0" w:name="_GoBack"/>
      <w:bookmarkEnd w:id="0"/>
      <w:r w:rsidR="00146024">
        <w:rPr>
          <w:rFonts w:ascii="Arial" w:eastAsia="MS Mincho" w:hAnsi="Arial" w:cs="Arial"/>
          <w:b/>
          <w:bCs/>
          <w:sz w:val="20"/>
          <w:szCs w:val="20"/>
          <w:lang w:eastAsia="ja-JP"/>
        </w:rPr>
        <w:t>,</w:t>
      </w:r>
      <w:r w:rsidR="00594DD0">
        <w:rPr>
          <w:rFonts w:ascii="Arial" w:eastAsia="MS Mincho" w:hAnsi="Arial" w:cs="Arial"/>
          <w:b/>
          <w:bCs/>
          <w:sz w:val="20"/>
          <w:szCs w:val="20"/>
          <w:lang w:eastAsia="ja-JP"/>
        </w:rPr>
        <w:t xml:space="preserve"> 201</w:t>
      </w:r>
      <w:r w:rsidR="00146024">
        <w:rPr>
          <w:rFonts w:ascii="Arial" w:eastAsia="MS Mincho" w:hAnsi="Arial" w:cs="Arial"/>
          <w:b/>
          <w:bCs/>
          <w:sz w:val="20"/>
          <w:szCs w:val="20"/>
          <w:lang w:eastAsia="ja-JP"/>
        </w:rPr>
        <w:t>9</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47B6CE0E"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9D0FAF">
        <w:rPr>
          <w:sz w:val="22"/>
          <w:szCs w:val="22"/>
        </w:rPr>
        <w:t>2</w:t>
      </w:r>
      <w:r w:rsidR="00A91F87">
        <w:rPr>
          <w:sz w:val="22"/>
          <w:szCs w:val="22"/>
        </w:rPr>
        <w:t>.2</w:t>
      </w:r>
      <w:r w:rsidR="009D0FAF">
        <w:rPr>
          <w:sz w:val="22"/>
          <w:szCs w:val="22"/>
        </w:rPr>
        <w:t>.</w:t>
      </w:r>
      <w:r w:rsidR="00146024">
        <w:rPr>
          <w:sz w:val="22"/>
          <w:szCs w:val="22"/>
        </w:rPr>
        <w:t>1.2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6C4AB5EF" w:rsidR="008E401E" w:rsidRDefault="003D3C45" w:rsidP="00311702">
      <w:pPr>
        <w:pStyle w:val="3GPPHeader"/>
        <w:rPr>
          <w:sz w:val="22"/>
          <w:szCs w:val="22"/>
        </w:rPr>
      </w:pPr>
      <w:r w:rsidRPr="00315C6E">
        <w:rPr>
          <w:sz w:val="22"/>
          <w:szCs w:val="22"/>
        </w:rPr>
        <w:t>Title:</w:t>
      </w:r>
      <w:r w:rsidR="00E90E49" w:rsidRPr="00315C6E">
        <w:rPr>
          <w:sz w:val="22"/>
          <w:szCs w:val="22"/>
        </w:rPr>
        <w:tab/>
      </w:r>
      <w:r w:rsidR="00F77B84">
        <w:rPr>
          <w:sz w:val="22"/>
          <w:szCs w:val="22"/>
        </w:rPr>
        <w:t>On DL</w:t>
      </w:r>
      <w:r w:rsidR="000D0D1B">
        <w:rPr>
          <w:sz w:val="22"/>
          <w:szCs w:val="22"/>
        </w:rPr>
        <w:t xml:space="preserve"> signals</w:t>
      </w:r>
      <w:r w:rsidR="009D0FAF">
        <w:rPr>
          <w:sz w:val="22"/>
          <w:szCs w:val="22"/>
        </w:rPr>
        <w:t xml:space="preserve">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24E4E0E5" w14:textId="23A8D97A" w:rsidR="0047688B" w:rsidRDefault="007A449C" w:rsidP="008B4716">
      <w:pPr>
        <w:jc w:val="both"/>
      </w:pPr>
      <w:r>
        <w:t>RAN #82 officially approved R16 work item on NR-based access to unlicensed spectrum</w:t>
      </w:r>
      <w:r w:rsidR="008B4716">
        <w:t>.</w:t>
      </w:r>
      <w:r w:rsidR="0047688B">
        <w:t xml:space="preserve"> As part of the agreed WI objectives</w:t>
      </w:r>
      <w:r w:rsidR="00F63E25">
        <w:t xml:space="preserve"> </w:t>
      </w:r>
      <w:r w:rsidR="00F63E25">
        <w:fldChar w:fldCharType="begin"/>
      </w:r>
      <w:r w:rsidR="00F63E25">
        <w:instrText xml:space="preserve"> REF _Ref506552387 \n \h </w:instrText>
      </w:r>
      <w:r w:rsidR="00F63E25">
        <w:fldChar w:fldCharType="separate"/>
      </w:r>
      <w:r w:rsidR="000F60C1">
        <w:t>[1]</w:t>
      </w:r>
      <w:r w:rsidR="00F63E25">
        <w:fldChar w:fldCharType="end"/>
      </w:r>
      <w:r w:rsidR="0047688B">
        <w:t>, the following will be specified:</w:t>
      </w:r>
    </w:p>
    <w:p w14:paraId="146B736A" w14:textId="77777777" w:rsidR="0047688B" w:rsidRDefault="0047688B" w:rsidP="008B4716">
      <w:pPr>
        <w:jc w:val="both"/>
      </w:pPr>
    </w:p>
    <w:tbl>
      <w:tblPr>
        <w:tblStyle w:val="TableGrid"/>
        <w:tblW w:w="0" w:type="auto"/>
        <w:tblLook w:val="04A0" w:firstRow="1" w:lastRow="0" w:firstColumn="1" w:lastColumn="0" w:noHBand="0" w:noVBand="1"/>
      </w:tblPr>
      <w:tblGrid>
        <w:gridCol w:w="9629"/>
      </w:tblGrid>
      <w:tr w:rsidR="0047688B" w14:paraId="32564DFD" w14:textId="77777777" w:rsidTr="0047688B">
        <w:tc>
          <w:tcPr>
            <w:tcW w:w="9629" w:type="dxa"/>
          </w:tcPr>
          <w:p w14:paraId="0A6A7D51" w14:textId="33FABA47" w:rsidR="0047688B" w:rsidRDefault="0047688B" w:rsidP="0047688B">
            <w:pPr>
              <w:pStyle w:val="ListParagraph"/>
              <w:numPr>
                <w:ilvl w:val="0"/>
                <w:numId w:val="38"/>
              </w:numPr>
              <w:jc w:val="both"/>
            </w:pPr>
            <w:r w:rsidRPr="00CC7C5D">
              <w:rPr>
                <w:lang w:eastAsia="ja-JP"/>
              </w:rPr>
              <w:t xml:space="preserve">Mechanism to </w:t>
            </w:r>
            <w:r>
              <w:rPr>
                <w:lang w:eastAsia="ja-JP"/>
              </w:rPr>
              <w:t xml:space="preserve">detect </w:t>
            </w:r>
            <w:r w:rsidRPr="00645A29">
              <w:rPr>
                <w:lang w:eastAsia="ja-JP"/>
              </w:rPr>
              <w:t xml:space="preserve">a </w:t>
            </w:r>
            <w:proofErr w:type="spellStart"/>
            <w:r w:rsidRPr="00645A29">
              <w:rPr>
                <w:lang w:eastAsia="ja-JP"/>
              </w:rPr>
              <w:t>gNB</w:t>
            </w:r>
            <w:r>
              <w:rPr>
                <w:lang w:eastAsia="ja-JP"/>
              </w:rPr>
              <w:t>’s</w:t>
            </w:r>
            <w:proofErr w:type="spellEnd"/>
            <w:r w:rsidRPr="00645A29">
              <w:rPr>
                <w:lang w:eastAsia="ja-JP"/>
              </w:rPr>
              <w:t xml:space="preserve"> transmission burst in line with </w:t>
            </w:r>
            <w:bookmarkStart w:id="1" w:name="_Hlk532422148"/>
            <w:r w:rsidRPr="00645A29">
              <w:rPr>
                <w:lang w:eastAsia="ja-JP"/>
              </w:rPr>
              <w:t>the TR 38.889, Section 7.2.1.2</w:t>
            </w:r>
            <w:bookmarkEnd w:id="1"/>
            <w:r>
              <w:rPr>
                <w:lang w:eastAsia="ja-JP"/>
              </w:rPr>
              <w:t xml:space="preserve"> related to UE power consumption</w:t>
            </w:r>
          </w:p>
        </w:tc>
      </w:tr>
    </w:tbl>
    <w:p w14:paraId="0E210350" w14:textId="4A652262" w:rsidR="008B4716" w:rsidRDefault="008B4716" w:rsidP="008B4716">
      <w:pPr>
        <w:jc w:val="both"/>
      </w:pPr>
      <w:r>
        <w:t xml:space="preserve">   </w:t>
      </w:r>
    </w:p>
    <w:p w14:paraId="2EACFD34" w14:textId="77777777" w:rsidR="006C3EA8" w:rsidRDefault="006C3EA8" w:rsidP="009A28B6">
      <w:pPr>
        <w:jc w:val="both"/>
      </w:pPr>
    </w:p>
    <w:p w14:paraId="0F205FB7" w14:textId="0C098834" w:rsidR="0095540B" w:rsidRDefault="00F63E25" w:rsidP="00F63E25">
      <w:pPr>
        <w:pStyle w:val="bullet"/>
        <w:numPr>
          <w:ilvl w:val="0"/>
          <w:numId w:val="0"/>
        </w:numPr>
        <w:rPr>
          <w:sz w:val="24"/>
        </w:rPr>
      </w:pPr>
      <w:r>
        <w:rPr>
          <w:sz w:val="24"/>
        </w:rPr>
        <w:t>Specifically, in TR 38.889, the following proposals, as previously discussed in RAN1, were captured:</w:t>
      </w:r>
    </w:p>
    <w:p w14:paraId="64BAE5D7" w14:textId="1A938EE6" w:rsidR="00F63E25" w:rsidRDefault="00F63E25" w:rsidP="00F63E25">
      <w:pPr>
        <w:pStyle w:val="bullet"/>
        <w:numPr>
          <w:ilvl w:val="0"/>
          <w:numId w:val="38"/>
        </w:numPr>
        <w:rPr>
          <w:sz w:val="24"/>
        </w:rPr>
      </w:pPr>
      <w:r>
        <w:rPr>
          <w:sz w:val="24"/>
        </w:rPr>
        <w:t>Existing NR signal(s) with potential enhancement(s)</w:t>
      </w:r>
    </w:p>
    <w:p w14:paraId="1DB8B771" w14:textId="59EE006F" w:rsidR="00F63E25" w:rsidRDefault="00F63E25" w:rsidP="00F63E25">
      <w:pPr>
        <w:pStyle w:val="bullet"/>
        <w:numPr>
          <w:ilvl w:val="0"/>
          <w:numId w:val="38"/>
        </w:numPr>
        <w:rPr>
          <w:sz w:val="24"/>
        </w:rPr>
      </w:pPr>
      <w:r>
        <w:rPr>
          <w:sz w:val="24"/>
        </w:rPr>
        <w:t>A channel such as PDCCH with potential enhancement(s)</w:t>
      </w:r>
    </w:p>
    <w:p w14:paraId="0183A38E" w14:textId="58DE2773" w:rsidR="00F63E25" w:rsidRPr="00F63E25" w:rsidRDefault="00F63E25" w:rsidP="00F63E25">
      <w:pPr>
        <w:pStyle w:val="bullet"/>
        <w:numPr>
          <w:ilvl w:val="0"/>
          <w:numId w:val="38"/>
        </w:numPr>
        <w:rPr>
          <w:sz w:val="24"/>
        </w:rPr>
      </w:pPr>
      <w:r>
        <w:rPr>
          <w:sz w:val="24"/>
        </w:rPr>
        <w:t>The 802.11a/802.11ax preamble with potential enhancement(s).</w:t>
      </w:r>
    </w:p>
    <w:p w14:paraId="0466F1CC" w14:textId="77777777" w:rsidR="0095540B" w:rsidRDefault="0095540B" w:rsidP="009A28B6">
      <w:pPr>
        <w:jc w:val="both"/>
      </w:pPr>
    </w:p>
    <w:p w14:paraId="0A75F70C" w14:textId="098C8946" w:rsidR="00CB65F8" w:rsidRDefault="003A47C5" w:rsidP="009A28B6">
      <w:pPr>
        <w:jc w:val="both"/>
      </w:pPr>
      <w:r>
        <w:t xml:space="preserve">In </w:t>
      </w:r>
      <w:r w:rsidR="00F63E25">
        <w:t>previous RAN1 meetings</w:t>
      </w:r>
      <w:r>
        <w:t xml:space="preserve">, several contributions </w:t>
      </w:r>
      <w:r w:rsidR="00AE7CCD">
        <w:t>were submitted discussing</w:t>
      </w:r>
      <w:r>
        <w:t xml:space="preserve"> the possible design and use cases of “initial signal”</w:t>
      </w:r>
      <w:r w:rsidR="00AE7CCD">
        <w:t xml:space="preserve"> (e.g. </w:t>
      </w:r>
      <w:r w:rsidR="00AE7CCD">
        <w:fldChar w:fldCharType="begin"/>
      </w:r>
      <w:r w:rsidR="00AE7CCD">
        <w:instrText xml:space="preserve"> REF _Ref525913885 \n \h </w:instrText>
      </w:r>
      <w:r w:rsidR="00AE7CCD">
        <w:fldChar w:fldCharType="separate"/>
      </w:r>
      <w:r w:rsidR="000F60C1">
        <w:t>[5]</w:t>
      </w:r>
      <w:r w:rsidR="00AE7CCD">
        <w:fldChar w:fldCharType="end"/>
      </w:r>
      <w:r w:rsidR="00AE7CCD">
        <w:fldChar w:fldCharType="begin"/>
      </w:r>
      <w:r w:rsidR="00AE7CCD">
        <w:instrText xml:space="preserve"> REF _Ref525913893 \n \h </w:instrText>
      </w:r>
      <w:r w:rsidR="00AE7CCD">
        <w:fldChar w:fldCharType="separate"/>
      </w:r>
      <w:r w:rsidR="000F60C1">
        <w:t>[6]</w:t>
      </w:r>
      <w:r w:rsidR="00AE7CCD">
        <w:fldChar w:fldCharType="end"/>
      </w:r>
      <w:r w:rsidR="00AE7CCD">
        <w:fldChar w:fldCharType="begin"/>
      </w:r>
      <w:r w:rsidR="00AE7CCD">
        <w:instrText xml:space="preserve"> REF _Ref525913895 \n \h </w:instrText>
      </w:r>
      <w:r w:rsidR="00AE7CCD">
        <w:fldChar w:fldCharType="separate"/>
      </w:r>
      <w:r w:rsidR="000F60C1">
        <w:t>[7]</w:t>
      </w:r>
      <w:r w:rsidR="00AE7CCD">
        <w:fldChar w:fldCharType="end"/>
      </w:r>
      <w:r w:rsidR="00AE7CCD">
        <w:fldChar w:fldCharType="begin"/>
      </w:r>
      <w:r w:rsidR="00AE7CCD">
        <w:instrText xml:space="preserve"> REF _Ref525913897 \n \h </w:instrText>
      </w:r>
      <w:r w:rsidR="00AE7CCD">
        <w:fldChar w:fldCharType="separate"/>
      </w:r>
      <w:r w:rsidR="000F60C1">
        <w:t>[8]</w:t>
      </w:r>
      <w:r w:rsidR="00AE7CCD">
        <w:fldChar w:fldCharType="end"/>
      </w:r>
      <w:r w:rsidR="00AE7CCD">
        <w:fldChar w:fldCharType="begin"/>
      </w:r>
      <w:r w:rsidR="00AE7CCD">
        <w:instrText xml:space="preserve"> REF _Ref510794934 \n \h </w:instrText>
      </w:r>
      <w:r w:rsidR="00AE7CCD">
        <w:fldChar w:fldCharType="separate"/>
      </w:r>
      <w:r w:rsidR="000F60C1">
        <w:t>[9]</w:t>
      </w:r>
      <w:r w:rsidR="00AE7CCD">
        <w:fldChar w:fldCharType="end"/>
      </w:r>
      <w:r w:rsidR="008C02EF">
        <w:t xml:space="preserve">). In addition, it was also discussed in RAN #81 </w:t>
      </w:r>
      <w:r w:rsidR="008C02EF">
        <w:fldChar w:fldCharType="begin"/>
      </w:r>
      <w:r w:rsidR="008C02EF">
        <w:instrText xml:space="preserve"> REF _Ref525914517 \n \h </w:instrText>
      </w:r>
      <w:r w:rsidR="008C02EF">
        <w:fldChar w:fldCharType="separate"/>
      </w:r>
      <w:r w:rsidR="000F60C1">
        <w:t>[10]</w:t>
      </w:r>
      <w:r w:rsidR="008C02EF">
        <w:fldChar w:fldCharType="end"/>
      </w:r>
      <w:r w:rsidR="008C02EF">
        <w:t xml:space="preserve"> that</w:t>
      </w:r>
      <w:r w:rsidR="00CB65F8">
        <w:t xml:space="preserve"> adopting a preamble mechanism should be studied for 5GHz band for improving intra and inter-operator NR-U sharing, as well as a new sharing framework should be studied for new unlicensed bands &lt;7GHz.</w:t>
      </w:r>
    </w:p>
    <w:p w14:paraId="6F7AEDE3" w14:textId="4106A34E" w:rsidR="008F1AA6" w:rsidRDefault="008F1AA6" w:rsidP="009A28B6">
      <w:pPr>
        <w:jc w:val="both"/>
      </w:pPr>
    </w:p>
    <w:p w14:paraId="36B3CE83" w14:textId="07AED311" w:rsidR="008F1AA6" w:rsidRDefault="008F1AA6" w:rsidP="009A28B6">
      <w:pPr>
        <w:jc w:val="both"/>
      </w:pPr>
      <w:r>
        <w:t>In RAN1 Ad-Hoc #1901</w:t>
      </w:r>
      <w:r w:rsidR="00EA621E">
        <w:t xml:space="preserve"> </w:t>
      </w:r>
      <w:r w:rsidR="00EA621E">
        <w:fldChar w:fldCharType="begin"/>
      </w:r>
      <w:r w:rsidR="00EA621E">
        <w:instrText xml:space="preserve"> REF _Ref1123629 \n \h </w:instrText>
      </w:r>
      <w:r w:rsidR="00EA621E">
        <w:fldChar w:fldCharType="separate"/>
      </w:r>
      <w:r w:rsidR="00EA621E">
        <w:t>[11]</w:t>
      </w:r>
      <w:r w:rsidR="00EA621E">
        <w:fldChar w:fldCharType="end"/>
      </w:r>
      <w:r>
        <w:t>, the following agreement was made</w:t>
      </w:r>
    </w:p>
    <w:tbl>
      <w:tblPr>
        <w:tblStyle w:val="TableGrid"/>
        <w:tblW w:w="0" w:type="auto"/>
        <w:tblLook w:val="04A0" w:firstRow="1" w:lastRow="0" w:firstColumn="1" w:lastColumn="0" w:noHBand="0" w:noVBand="1"/>
      </w:tblPr>
      <w:tblGrid>
        <w:gridCol w:w="9629"/>
      </w:tblGrid>
      <w:tr w:rsidR="008F1AA6" w14:paraId="697AEEB2" w14:textId="77777777" w:rsidTr="008F1AA6">
        <w:tc>
          <w:tcPr>
            <w:tcW w:w="9629" w:type="dxa"/>
          </w:tcPr>
          <w:p w14:paraId="2C2403B3" w14:textId="77777777" w:rsidR="008F1AA6" w:rsidRPr="001243DE" w:rsidRDefault="008F1AA6" w:rsidP="008F1AA6">
            <w:pPr>
              <w:rPr>
                <w:rFonts w:cs="Times"/>
                <w:szCs w:val="20"/>
                <w:lang w:eastAsia="x-none"/>
              </w:rPr>
            </w:pPr>
            <w:r w:rsidRPr="001243DE">
              <w:rPr>
                <w:rFonts w:cs="Times"/>
                <w:szCs w:val="20"/>
                <w:highlight w:val="green"/>
                <w:lang w:eastAsia="x-none"/>
              </w:rPr>
              <w:t>Agreement:</w:t>
            </w:r>
          </w:p>
          <w:p w14:paraId="7CAEA61E" w14:textId="77777777" w:rsidR="008F1AA6" w:rsidRPr="001243DE" w:rsidRDefault="008F1AA6" w:rsidP="008F1AA6">
            <w:pPr>
              <w:numPr>
                <w:ilvl w:val="0"/>
                <w:numId w:val="40"/>
              </w:numPr>
              <w:rPr>
                <w:rFonts w:cs="Times"/>
                <w:szCs w:val="20"/>
                <w:lang w:eastAsia="x-none"/>
              </w:rPr>
            </w:pPr>
            <w:r w:rsidRPr="001243DE">
              <w:rPr>
                <w:rFonts w:cs="Times"/>
                <w:szCs w:val="20"/>
                <w:lang w:eastAsia="x-none"/>
              </w:rPr>
              <w:t xml:space="preserve">The UE may assume the presence of a signal, such as the DMRS in any [PDCCH or GC-PDCCH] transmission, to detect transmission bursts by the serving </w:t>
            </w:r>
            <w:proofErr w:type="spellStart"/>
            <w:r w:rsidRPr="001243DE">
              <w:rPr>
                <w:rFonts w:cs="Times"/>
                <w:szCs w:val="20"/>
                <w:lang w:eastAsia="x-none"/>
              </w:rPr>
              <w:t>gNB</w:t>
            </w:r>
            <w:proofErr w:type="spellEnd"/>
            <w:r w:rsidRPr="001243DE">
              <w:rPr>
                <w:rFonts w:cs="Times"/>
                <w:szCs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327C0A9" w14:textId="77777777" w:rsidR="008F1AA6" w:rsidRPr="001243DE" w:rsidRDefault="008F1AA6" w:rsidP="008F1AA6">
            <w:pPr>
              <w:numPr>
                <w:ilvl w:val="0"/>
                <w:numId w:val="39"/>
              </w:numPr>
              <w:rPr>
                <w:rFonts w:cs="Times"/>
                <w:szCs w:val="20"/>
                <w:lang w:eastAsia="x-none"/>
              </w:rPr>
            </w:pPr>
            <w:r w:rsidRPr="001243DE">
              <w:rPr>
                <w:rFonts w:cs="Times"/>
                <w:szCs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243DE">
              <w:rPr>
                <w:rFonts w:cs="Times"/>
                <w:szCs w:val="20"/>
                <w:lang w:eastAsia="x-none"/>
              </w:rPr>
              <w:t>gNB</w:t>
            </w:r>
            <w:proofErr w:type="spellEnd"/>
            <w:r w:rsidRPr="001243DE">
              <w:rPr>
                <w:rFonts w:cs="Times"/>
                <w:szCs w:val="20"/>
                <w:lang w:eastAsia="x-none"/>
              </w:rPr>
              <w:t xml:space="preserve"> transmission to detect the start of transmission bursts by the serving </w:t>
            </w:r>
            <w:proofErr w:type="spellStart"/>
            <w:r w:rsidRPr="001243DE">
              <w:rPr>
                <w:rFonts w:cs="Times"/>
                <w:szCs w:val="20"/>
                <w:lang w:eastAsia="x-none"/>
              </w:rPr>
              <w:t>gNB</w:t>
            </w:r>
            <w:proofErr w:type="spellEnd"/>
            <w:r w:rsidRPr="001243DE">
              <w:rPr>
                <w:rFonts w:cs="Times"/>
                <w:szCs w:val="20"/>
                <w:lang w:eastAsia="x-none"/>
              </w:rPr>
              <w:t xml:space="preserve"> and potentially for power saving</w:t>
            </w:r>
          </w:p>
          <w:p w14:paraId="371705A9" w14:textId="77777777" w:rsidR="008F1AA6" w:rsidRPr="001243DE" w:rsidRDefault="008F1AA6" w:rsidP="008F1AA6">
            <w:pPr>
              <w:numPr>
                <w:ilvl w:val="1"/>
                <w:numId w:val="39"/>
              </w:numPr>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0940FE50" w14:textId="77777777" w:rsidR="008F1AA6" w:rsidRPr="001243DE" w:rsidRDefault="008F1AA6" w:rsidP="008F1AA6">
            <w:pPr>
              <w:numPr>
                <w:ilvl w:val="0"/>
                <w:numId w:val="39"/>
              </w:numPr>
              <w:rPr>
                <w:rFonts w:cs="Times"/>
                <w:szCs w:val="20"/>
                <w:lang w:eastAsia="x-none"/>
              </w:rPr>
            </w:pPr>
            <w:r w:rsidRPr="001243DE">
              <w:rPr>
                <w:rFonts w:cs="Times"/>
                <w:szCs w:val="20"/>
                <w:lang w:eastAsia="x-none"/>
              </w:rPr>
              <w:t>Note: Other signals present in the transmission burst may also be used for the purpose of detection of the transmission burst</w:t>
            </w:r>
          </w:p>
          <w:p w14:paraId="1D68F558" w14:textId="77777777" w:rsidR="008F1AA6" w:rsidRPr="001243DE" w:rsidRDefault="008F1AA6" w:rsidP="008F1AA6">
            <w:pPr>
              <w:numPr>
                <w:ilvl w:val="0"/>
                <w:numId w:val="39"/>
              </w:numPr>
              <w:rPr>
                <w:rFonts w:cs="Times"/>
                <w:szCs w:val="20"/>
                <w:lang w:eastAsia="x-none"/>
              </w:rPr>
            </w:pPr>
            <w:r w:rsidRPr="001243DE">
              <w:rPr>
                <w:rFonts w:cs="Times"/>
                <w:szCs w:val="20"/>
                <w:lang w:eastAsia="x-none"/>
              </w:rPr>
              <w:t>FFS: Potential enhancements to DMRS design to address issues with detection probability</w:t>
            </w:r>
          </w:p>
          <w:p w14:paraId="72420306" w14:textId="7DA725D5" w:rsidR="008F1AA6" w:rsidRPr="008F1AA6" w:rsidRDefault="008F1AA6" w:rsidP="008F1AA6">
            <w:pPr>
              <w:numPr>
                <w:ilvl w:val="0"/>
                <w:numId w:val="40"/>
              </w:numPr>
              <w:rPr>
                <w:rFonts w:cs="Times"/>
                <w:szCs w:val="20"/>
                <w:lang w:eastAsia="x-none"/>
              </w:rPr>
            </w:pPr>
            <w:r w:rsidRPr="001243DE">
              <w:rPr>
                <w:rFonts w:cs="Times"/>
                <w:szCs w:val="20"/>
                <w:lang w:eastAsia="x-none"/>
              </w:rPr>
              <w:t xml:space="preserve">The payload of a PDCCH and/or GC-PDCCH transmission can contain information regarding COT structure that may be used by the UE for power saving </w:t>
            </w:r>
          </w:p>
        </w:tc>
      </w:tr>
    </w:tbl>
    <w:p w14:paraId="024A7FB6" w14:textId="77777777" w:rsidR="008F1AA6" w:rsidRDefault="008F1AA6" w:rsidP="009A28B6">
      <w:pPr>
        <w:jc w:val="both"/>
      </w:pPr>
    </w:p>
    <w:p w14:paraId="7C56D8F3" w14:textId="6A933091" w:rsidR="0095540B" w:rsidRDefault="00CB65F8" w:rsidP="009A28B6">
      <w:pPr>
        <w:jc w:val="both"/>
      </w:pPr>
      <w:r>
        <w:lastRenderedPageBreak/>
        <w:t xml:space="preserve"> </w:t>
      </w:r>
    </w:p>
    <w:p w14:paraId="19C1B459" w14:textId="0AE2B0D8" w:rsidR="006C3EA8" w:rsidRDefault="009A28B6" w:rsidP="009A28B6">
      <w:pPr>
        <w:jc w:val="both"/>
      </w:pPr>
      <w:r>
        <w:t xml:space="preserve">In this contribution, we briefly discuss </w:t>
      </w:r>
      <w:r w:rsidR="00F63E25">
        <w:t xml:space="preserve">our view on the </w:t>
      </w:r>
      <w:r w:rsidR="00936CE0">
        <w:t xml:space="preserve">potential challenges and solutions to </w:t>
      </w:r>
      <w:r w:rsidR="008F1AA6">
        <w:t>the design of DL signal that help detecting DL burst detection</w:t>
      </w:r>
      <w:r w:rsidR="000659B9">
        <w:t xml:space="preserve"> </w:t>
      </w:r>
      <w:r w:rsidR="00936CE0">
        <w:t>in unlicensed spectrum acces</w:t>
      </w:r>
      <w:r w:rsidR="008F1AA6">
        <w:t>s for the purpose UE power saving, including potential enhancements to existing NR DL control signals.</w:t>
      </w:r>
    </w:p>
    <w:p w14:paraId="20B2BA9C" w14:textId="77777777" w:rsidR="006F574B" w:rsidRDefault="006F574B" w:rsidP="006F21A8">
      <w:pPr>
        <w:jc w:val="both"/>
        <w:rPr>
          <w:b/>
          <w:i/>
          <w:sz w:val="20"/>
          <w:szCs w:val="20"/>
        </w:rPr>
      </w:pPr>
    </w:p>
    <w:p w14:paraId="3DBF4D5C" w14:textId="200D04D2" w:rsidR="00294797" w:rsidRPr="00294797" w:rsidRDefault="00294797" w:rsidP="008F1AA6">
      <w:pPr>
        <w:pStyle w:val="Heading1"/>
      </w:pPr>
      <w:r>
        <w:t>Power saving for NR-U devices</w:t>
      </w:r>
    </w:p>
    <w:p w14:paraId="3694B0E4" w14:textId="64798BC6" w:rsidR="009E13F4" w:rsidRDefault="009E13F4" w:rsidP="009E13F4">
      <w:pPr>
        <w:jc w:val="both"/>
      </w:pPr>
      <w:r>
        <w:t xml:space="preserve">In existing LAA, UE needs to monitor downlink control channel at the slot boundaries. It is known that control channel monitoring is power consuming, and in a typical “day of use” statistics, large portion of the control channel decoding happens in subframes where the UE receives no grant or scheduling. This issue could potentially be more notable in a loaded deployment in unlicensed spectrum, as the serving gNB may not even get access to the medium due to LBT failures. </w:t>
      </w:r>
    </w:p>
    <w:p w14:paraId="0152F02D" w14:textId="77777777" w:rsidR="009E13F4" w:rsidRDefault="009E13F4" w:rsidP="009E13F4">
      <w:pPr>
        <w:jc w:val="both"/>
      </w:pPr>
    </w:p>
    <w:p w14:paraId="65D49D8D" w14:textId="132F3EE5" w:rsidR="009E13F4" w:rsidRDefault="009E13F4" w:rsidP="009E13F4">
      <w:pPr>
        <w:jc w:val="both"/>
      </w:pPr>
      <w:r>
        <w:t>Further, this situation could potentially get worse in NR-U due to the support of flexible frame structure (e.g. mini-slot) and shorter TTI using scaled numerology. From spectrum utilization perspective, the flexible frame structure and shorter TTI can allow gNB to access the available channel faster and more efficiently. On the other hand, this also implies that UE will have to monitor the downlink control channel more often.</w:t>
      </w:r>
    </w:p>
    <w:p w14:paraId="28AD14B3" w14:textId="77777777" w:rsidR="009E13F4" w:rsidRDefault="009E13F4" w:rsidP="009E13F4">
      <w:pPr>
        <w:jc w:val="both"/>
      </w:pPr>
    </w:p>
    <w:p w14:paraId="5FE264D9" w14:textId="318D55F4" w:rsidR="00481C10" w:rsidRDefault="009E13F4" w:rsidP="009E13F4">
      <w:pPr>
        <w:jc w:val="both"/>
      </w:pPr>
      <w:r>
        <w:t xml:space="preserve">A low complexity </w:t>
      </w:r>
      <w:r w:rsidR="00FC65EA">
        <w:t>“</w:t>
      </w:r>
      <w:r w:rsidR="00FC65EA" w:rsidRPr="00FC65EA">
        <w:rPr>
          <w:i/>
        </w:rPr>
        <w:t>initial</w:t>
      </w:r>
      <w:r w:rsidRPr="00FC65EA">
        <w:rPr>
          <w:i/>
        </w:rPr>
        <w:t xml:space="preserve"> signal</w:t>
      </w:r>
      <w:r w:rsidR="00FC65EA">
        <w:t>”</w:t>
      </w:r>
      <w:r w:rsidR="00E93BBD">
        <w:t xml:space="preserve"> for efficient detection of </w:t>
      </w:r>
      <w:r w:rsidR="00481C10">
        <w:t>DL transmission burst</w:t>
      </w:r>
      <w:r>
        <w:t xml:space="preserve"> could potentially help achieving a more favorable trade-off between </w:t>
      </w:r>
      <w:r w:rsidRPr="00FC65EA">
        <w:rPr>
          <w:i/>
        </w:rPr>
        <w:t>medium access latency</w:t>
      </w:r>
      <w:r>
        <w:t xml:space="preserve"> and </w:t>
      </w:r>
      <w:r w:rsidRPr="00FC65EA">
        <w:rPr>
          <w:i/>
        </w:rPr>
        <w:t>UE monitoring complexity</w:t>
      </w:r>
      <w:r>
        <w:t xml:space="preserve">. </w:t>
      </w:r>
      <w:r w:rsidR="00481C10">
        <w:t>As agreed in</w:t>
      </w:r>
      <w:r w:rsidR="00EA621E">
        <w:t xml:space="preserve"> RAN1 Ad-Hoc #1901, such signal(s) should include the following information:</w:t>
      </w:r>
    </w:p>
    <w:p w14:paraId="16273095" w14:textId="6654AF1D" w:rsidR="00EA621E" w:rsidRDefault="00EA621E" w:rsidP="00EA621E">
      <w:pPr>
        <w:pStyle w:val="ListParagraph"/>
        <w:numPr>
          <w:ilvl w:val="0"/>
          <w:numId w:val="38"/>
        </w:numPr>
        <w:jc w:val="both"/>
      </w:pPr>
      <w:r>
        <w:t>Low complexity detection sequence (either reference signal or preamble) to avoid unnecessary blind decoding</w:t>
      </w:r>
      <w:r w:rsidR="00584FDE">
        <w:t xml:space="preserve"> at lower cost.</w:t>
      </w:r>
    </w:p>
    <w:p w14:paraId="63605C0D" w14:textId="7C0F9CFA" w:rsidR="00EA621E" w:rsidRDefault="00EA621E" w:rsidP="00EA621E">
      <w:pPr>
        <w:pStyle w:val="ListParagraph"/>
        <w:numPr>
          <w:ilvl w:val="0"/>
          <w:numId w:val="38"/>
        </w:numPr>
        <w:jc w:val="both"/>
      </w:pPr>
      <w:r>
        <w:t>COT structure</w:t>
      </w:r>
    </w:p>
    <w:p w14:paraId="3F1902EF" w14:textId="77777777" w:rsidR="00481C10" w:rsidRDefault="00481C10" w:rsidP="009E13F4">
      <w:pPr>
        <w:jc w:val="both"/>
      </w:pPr>
    </w:p>
    <w:p w14:paraId="321037BE" w14:textId="4924FFA3" w:rsidR="00481C10" w:rsidRDefault="00584FDE" w:rsidP="009E13F4">
      <w:pPr>
        <w:jc w:val="both"/>
      </w:pPr>
      <w:r>
        <w:t xml:space="preserve">It should also be emphasized that it is beneficial for the device to identify whether the transmission burst is initiated from the serving </w:t>
      </w:r>
      <w:proofErr w:type="spellStart"/>
      <w:r>
        <w:t>gNB</w:t>
      </w:r>
      <w:proofErr w:type="spellEnd"/>
      <w:r>
        <w:t xml:space="preserve">, or another interfering </w:t>
      </w:r>
      <w:proofErr w:type="spellStart"/>
      <w:r>
        <w:t>gNBs</w:t>
      </w:r>
      <w:proofErr w:type="spellEnd"/>
      <w:r>
        <w:t xml:space="preserve">, in which case UE can further decide whether </w:t>
      </w:r>
      <w:r w:rsidR="007A37BA">
        <w:t xml:space="preserve">or not </w:t>
      </w:r>
      <w:r>
        <w:t>to trigger “skipping” of control channel decoding. In this regard, it is also desirable to include cell identification inside the burst detection signal (or, initial signal).</w:t>
      </w:r>
      <w:r w:rsidR="007A37BA">
        <w:t xml:space="preserve"> </w:t>
      </w:r>
    </w:p>
    <w:p w14:paraId="66A0B238" w14:textId="3DE1EABB" w:rsidR="003867D9" w:rsidRDefault="003867D9" w:rsidP="009E13F4">
      <w:pPr>
        <w:jc w:val="both"/>
      </w:pPr>
    </w:p>
    <w:p w14:paraId="1EF6E05A" w14:textId="70ACFDA1" w:rsidR="003867D9" w:rsidRDefault="003867D9" w:rsidP="009E13F4">
      <w:pPr>
        <w:jc w:val="both"/>
      </w:pPr>
      <w:r>
        <w:t xml:space="preserve">At high level, the whole procedure should contain at least two different steps: </w:t>
      </w:r>
    </w:p>
    <w:p w14:paraId="378B0E69" w14:textId="38D8105C" w:rsidR="003867D9" w:rsidRDefault="003867D9" w:rsidP="003867D9">
      <w:pPr>
        <w:pStyle w:val="ListParagraph"/>
        <w:numPr>
          <w:ilvl w:val="0"/>
          <w:numId w:val="41"/>
        </w:numPr>
        <w:jc w:val="both"/>
      </w:pPr>
      <w:r>
        <w:t xml:space="preserve">Detection of presence of a DL transmission burst (possibly including </w:t>
      </w:r>
      <w:r w:rsidR="006F7011">
        <w:t>transmitter</w:t>
      </w:r>
      <w:r>
        <w:t xml:space="preserve"> information)</w:t>
      </w:r>
    </w:p>
    <w:p w14:paraId="41F78A5F" w14:textId="37E7EA08" w:rsidR="003867D9" w:rsidRDefault="003867D9" w:rsidP="003867D9">
      <w:pPr>
        <w:pStyle w:val="ListParagraph"/>
        <w:numPr>
          <w:ilvl w:val="0"/>
          <w:numId w:val="41"/>
        </w:numPr>
        <w:jc w:val="both"/>
      </w:pPr>
      <w:r>
        <w:t xml:space="preserve">Decoding of the COT length (possibly including </w:t>
      </w:r>
      <w:r w:rsidR="006F7011">
        <w:t>transmitter</w:t>
      </w:r>
      <w:r>
        <w:t xml:space="preserve"> information)</w:t>
      </w:r>
    </w:p>
    <w:p w14:paraId="718FCAD5" w14:textId="77777777" w:rsidR="00584FDE" w:rsidRDefault="00584FDE" w:rsidP="009E13F4">
      <w:pPr>
        <w:jc w:val="both"/>
      </w:pPr>
    </w:p>
    <w:p w14:paraId="28E0529C" w14:textId="53829209" w:rsidR="00584FDE" w:rsidRDefault="003867D9" w:rsidP="00584FDE">
      <w:pPr>
        <w:pStyle w:val="Heading2"/>
      </w:pPr>
      <w:r>
        <w:t>Detection of</w:t>
      </w:r>
      <w:r w:rsidR="004A4449">
        <w:t xml:space="preserve"> presence of a DL transmission</w:t>
      </w:r>
    </w:p>
    <w:p w14:paraId="7FA9A412" w14:textId="15B4E266" w:rsidR="004A4449" w:rsidRDefault="004A4449" w:rsidP="004A4449">
      <w:pPr>
        <w:jc w:val="both"/>
      </w:pPr>
      <w:r>
        <w:t>The detection of presence of a DL transmission should involve simple and low complexity operation, e.g. simple sequence correlation/detection</w:t>
      </w:r>
      <w:r w:rsidR="007A37BA">
        <w:t>, at the beginning of the burst</w:t>
      </w:r>
      <w:r>
        <w:t>. It may include transmitter identity, in which case the number of candidates at UE side should also be kept minimal (e.g. a small size neighbor list to maintain), or may be a common detection sequence, in which case the transmitter identity will be included in a later step processing.</w:t>
      </w:r>
    </w:p>
    <w:p w14:paraId="73D0F0CB" w14:textId="31B29F8C" w:rsidR="004A4449" w:rsidRDefault="004A4449" w:rsidP="004A4449">
      <w:pPr>
        <w:jc w:val="both"/>
      </w:pPr>
    </w:p>
    <w:p w14:paraId="2C9F84D1" w14:textId="7010CA8A" w:rsidR="004A4449" w:rsidRDefault="007A37BA" w:rsidP="004A4449">
      <w:pPr>
        <w:pStyle w:val="Heading3"/>
      </w:pPr>
      <w:r>
        <w:t>Leveraging/enhancing existing NR signals</w:t>
      </w:r>
    </w:p>
    <w:p w14:paraId="4F36F74F" w14:textId="01C92E0E" w:rsidR="001445E7" w:rsidRDefault="001445E7" w:rsidP="001445E7">
      <w:r>
        <w:t>One possibility of leveraging existing NR signal is to use existing NR reference signal</w:t>
      </w:r>
      <w:r w:rsidR="00B032CB">
        <w:t xml:space="preserve">. </w:t>
      </w:r>
      <w:r w:rsidR="00A27B13">
        <w:t>However, there are some limitations:</w:t>
      </w:r>
    </w:p>
    <w:p w14:paraId="38502030" w14:textId="51C4D0F3" w:rsidR="007D3F1C" w:rsidRDefault="007D3F1C" w:rsidP="001445E7">
      <w:pPr>
        <w:pStyle w:val="ListParagraph"/>
        <w:numPr>
          <w:ilvl w:val="0"/>
          <w:numId w:val="38"/>
        </w:numPr>
      </w:pPr>
      <w:r>
        <w:lastRenderedPageBreak/>
        <w:t xml:space="preserve">CORESET resource is configured by the serving </w:t>
      </w:r>
      <w:proofErr w:type="spellStart"/>
      <w:r>
        <w:t>gNB</w:t>
      </w:r>
      <w:proofErr w:type="spellEnd"/>
      <w:r>
        <w:t>, including time</w:t>
      </w:r>
      <w:r w:rsidR="00445351">
        <w:t xml:space="preserve"> (i.e. number of symbols)</w:t>
      </w:r>
      <w:r>
        <w:t xml:space="preserve"> and frequency resources. This prevents UE from detecting non-serving </w:t>
      </w:r>
      <w:proofErr w:type="spellStart"/>
      <w:r>
        <w:t>gNB’s</w:t>
      </w:r>
      <w:proofErr w:type="spellEnd"/>
      <w:r>
        <w:t xml:space="preserve"> transmission burst</w:t>
      </w:r>
    </w:p>
    <w:p w14:paraId="08BC0CBC" w14:textId="43337450" w:rsidR="001445E7" w:rsidRDefault="007D3F1C" w:rsidP="001445E7">
      <w:pPr>
        <w:pStyle w:val="ListParagraph"/>
        <w:numPr>
          <w:ilvl w:val="0"/>
          <w:numId w:val="38"/>
        </w:numPr>
      </w:pPr>
      <w:r>
        <w:t xml:space="preserve">Existing reference signal may not satisfy the </w:t>
      </w:r>
      <w:proofErr w:type="spellStart"/>
      <w:r>
        <w:t>CoB</w:t>
      </w:r>
      <w:proofErr w:type="spellEnd"/>
      <w:r>
        <w:t xml:space="preserve"> requirement of the 20Mhz, depending on CORESET configuration.</w:t>
      </w:r>
    </w:p>
    <w:p w14:paraId="7BD438A2" w14:textId="77777777" w:rsidR="007D3F1C" w:rsidRDefault="007D3F1C" w:rsidP="007D3F1C"/>
    <w:p w14:paraId="2E05E512" w14:textId="27C4DCE3" w:rsidR="001445E7" w:rsidRDefault="007D3F1C" w:rsidP="00C44C5A">
      <w:pPr>
        <w:jc w:val="both"/>
      </w:pPr>
      <w:r>
        <w:t xml:space="preserve">Therefore, it is desirable to support only a unique </w:t>
      </w:r>
      <w:r w:rsidR="008331F0">
        <w:t xml:space="preserve">resource </w:t>
      </w:r>
      <w:r>
        <w:t>pattern (time/frequency) of wide-band reference signal, at least at the beginning of the COT, to facilitate UE detection of transmission burst</w:t>
      </w:r>
      <w:r w:rsidR="008331F0">
        <w:t>, if RAN1 decides to proceed with DM-RS approach.</w:t>
      </w:r>
    </w:p>
    <w:p w14:paraId="465AAF54" w14:textId="20051291" w:rsidR="008331F0" w:rsidRDefault="008331F0" w:rsidP="007D3F1C"/>
    <w:p w14:paraId="7DA61179" w14:textId="1C8D9E3D" w:rsidR="008331F0" w:rsidRDefault="008331F0" w:rsidP="008331F0">
      <w:pPr>
        <w:pStyle w:val="Heading3"/>
      </w:pPr>
      <w:r>
        <w:t>Defining a new common pre-amble</w:t>
      </w:r>
    </w:p>
    <w:p w14:paraId="7FFC4101" w14:textId="561DCFBB" w:rsidR="008331F0" w:rsidRPr="008331F0" w:rsidRDefault="008331F0" w:rsidP="00C44C5A">
      <w:pPr>
        <w:jc w:val="both"/>
      </w:pPr>
      <w:r>
        <w:t xml:space="preserve">Another </w:t>
      </w:r>
      <w:r w:rsidR="00C44C5A">
        <w:t xml:space="preserve">approach is to adopt a common pre-amble design, similar as adopted/proven in Wi-Fi. This can be either existing Wi-Fi pre-amble or a new NR-based preamble (in case there is consensus on performance issue or implementation difficulties by directly using Wi-Fi preamble). </w:t>
      </w:r>
      <w:r w:rsidR="00445351">
        <w:t>With a common preamble, the c</w:t>
      </w:r>
      <w:r w:rsidR="003F2827">
        <w:t>ell</w:t>
      </w:r>
      <w:r w:rsidR="00445351">
        <w:t>/transmitter</w:t>
      </w:r>
      <w:r w:rsidR="003F2827">
        <w:t xml:space="preserve"> information can be</w:t>
      </w:r>
      <w:r w:rsidR="00445351">
        <w:t xml:space="preserve"> obtained at later step with COT length detection.</w:t>
      </w:r>
      <w:r w:rsidR="003F2827">
        <w:t xml:space="preserve"> </w:t>
      </w:r>
      <w:r w:rsidR="00C44C5A">
        <w:t>A common pre-amble (i.e. not cell-dependent or time-dependent) can further simplify UE detection complexity and improve battery life.</w:t>
      </w:r>
    </w:p>
    <w:p w14:paraId="44840730" w14:textId="181489FE" w:rsidR="001445E7" w:rsidRDefault="001445E7" w:rsidP="001445E7"/>
    <w:p w14:paraId="682EF761" w14:textId="77777777" w:rsidR="00445351" w:rsidRPr="00445351" w:rsidRDefault="00445351" w:rsidP="001445E7">
      <w:pPr>
        <w:rPr>
          <w:b/>
          <w:i/>
        </w:rPr>
      </w:pPr>
      <w:r w:rsidRPr="00445351">
        <w:rPr>
          <w:b/>
          <w:i/>
          <w:u w:val="single"/>
        </w:rPr>
        <w:t>P</w:t>
      </w:r>
      <w:r w:rsidR="001445E7" w:rsidRPr="00445351">
        <w:rPr>
          <w:b/>
          <w:i/>
          <w:u w:val="single"/>
        </w:rPr>
        <w:t>ro</w:t>
      </w:r>
      <w:r w:rsidRPr="00445351">
        <w:rPr>
          <w:b/>
          <w:i/>
          <w:u w:val="single"/>
        </w:rPr>
        <w:t>posal 1</w:t>
      </w:r>
      <w:r w:rsidRPr="00445351">
        <w:rPr>
          <w:b/>
          <w:i/>
        </w:rPr>
        <w:t>: For detecting of presence of DL transmission burst, RAN1 to decide between the following:</w:t>
      </w:r>
    </w:p>
    <w:p w14:paraId="66FE88AC" w14:textId="589EC2BC" w:rsidR="001445E7" w:rsidRPr="00445351" w:rsidRDefault="00445351" w:rsidP="00445351">
      <w:pPr>
        <w:pStyle w:val="ListParagraph"/>
        <w:numPr>
          <w:ilvl w:val="0"/>
          <w:numId w:val="38"/>
        </w:numPr>
        <w:rPr>
          <w:b/>
          <w:i/>
        </w:rPr>
      </w:pPr>
      <w:r w:rsidRPr="00445351">
        <w:rPr>
          <w:b/>
          <w:i/>
        </w:rPr>
        <w:t>Option 1: leveraging and modifying existing NR reference signal, allowing a common time &amp; frequency resource pattern, to facilitate UE detection</w:t>
      </w:r>
    </w:p>
    <w:p w14:paraId="5DA180F5" w14:textId="56468876" w:rsidR="00445351" w:rsidRPr="00445351" w:rsidRDefault="00445351" w:rsidP="00445351">
      <w:pPr>
        <w:pStyle w:val="ListParagraph"/>
        <w:numPr>
          <w:ilvl w:val="0"/>
          <w:numId w:val="38"/>
        </w:numPr>
        <w:rPr>
          <w:b/>
          <w:i/>
        </w:rPr>
      </w:pPr>
      <w:r w:rsidRPr="00445351">
        <w:rPr>
          <w:b/>
          <w:i/>
        </w:rPr>
        <w:t>Option 2: Defining a new common pre-amble.</w:t>
      </w:r>
    </w:p>
    <w:p w14:paraId="6AEDF87F" w14:textId="7291DDDD" w:rsidR="00445351" w:rsidRDefault="00445351" w:rsidP="00445351"/>
    <w:p w14:paraId="60F957D3" w14:textId="24BF170B" w:rsidR="00445351" w:rsidRDefault="00445351" w:rsidP="00445351">
      <w:pPr>
        <w:pStyle w:val="Heading2"/>
      </w:pPr>
      <w:r>
        <w:t>COT length detection</w:t>
      </w:r>
    </w:p>
    <w:p w14:paraId="51E3BED0" w14:textId="6ADA0793" w:rsidR="00445351" w:rsidRDefault="00445351" w:rsidP="00291AD3">
      <w:pPr>
        <w:jc w:val="both"/>
      </w:pPr>
      <w:r>
        <w:t>As agreed in RAN1 Ad-Hoc #1901, UE should be able to extract COT structure from DL control channels. It is</w:t>
      </w:r>
      <w:r w:rsidR="00291AD3">
        <w:t xml:space="preserve"> not only helpful to extra the </w:t>
      </w:r>
      <w:proofErr w:type="spellStart"/>
      <w:r w:rsidR="00291AD3">
        <w:t>CoT</w:t>
      </w:r>
      <w:proofErr w:type="spellEnd"/>
      <w:r w:rsidR="00291AD3">
        <w:t xml:space="preserve"> structure and UL/DL pattern from serving </w:t>
      </w:r>
      <w:proofErr w:type="spellStart"/>
      <w:r w:rsidR="00291AD3">
        <w:t>gNB</w:t>
      </w:r>
      <w:proofErr w:type="spellEnd"/>
      <w:r w:rsidR="00291AD3">
        <w:t xml:space="preserve">, but also beneficial to extra the COT length from </w:t>
      </w:r>
      <w:proofErr w:type="gramStart"/>
      <w:r w:rsidR="00291AD3">
        <w:t>other</w:t>
      </w:r>
      <w:proofErr w:type="gramEnd"/>
      <w:r w:rsidR="00291AD3">
        <w:t xml:space="preserve"> transmitter as well. UE can use this information to make further decision on whether to “go-to-sleep”, depending on other factors.</w:t>
      </w:r>
    </w:p>
    <w:p w14:paraId="4961839E" w14:textId="3D032FEC" w:rsidR="00291AD3" w:rsidRDefault="00291AD3" w:rsidP="00291AD3">
      <w:pPr>
        <w:jc w:val="both"/>
      </w:pPr>
    </w:p>
    <w:p w14:paraId="3E523D50" w14:textId="2D8F960A" w:rsidR="00291AD3" w:rsidRDefault="00291AD3" w:rsidP="00291AD3">
      <w:pPr>
        <w:pStyle w:val="Heading3"/>
      </w:pPr>
      <w:bookmarkStart w:id="2" w:name="_Ref1136816"/>
      <w:r>
        <w:t>Leveraging/enhancing existing GC-PDCCH</w:t>
      </w:r>
      <w:bookmarkEnd w:id="2"/>
    </w:p>
    <w:p w14:paraId="439DA5A5" w14:textId="44E5450C" w:rsidR="00A73E4E" w:rsidRDefault="00291AD3" w:rsidP="00A73E4E">
      <w:pPr>
        <w:jc w:val="both"/>
      </w:pPr>
      <w:r>
        <w:t>It was proposed that existing NR GC-PDCCH design already contain enough information on UL/DL pattern of each slot. Plus, existing R15 specification allows the network to</w:t>
      </w:r>
      <w:r w:rsidR="00A73E4E">
        <w:t xml:space="preserve"> flexibly</w:t>
      </w:r>
      <w:r>
        <w:t xml:space="preserve"> concatenate mul</w:t>
      </w:r>
      <w:r w:rsidR="00A73E4E">
        <w:t>tiple slots as indicate the concatenated pattern, which also may indicate information on COT length (at least in unit of slot).</w:t>
      </w:r>
    </w:p>
    <w:p w14:paraId="2A96BC86" w14:textId="77777777" w:rsidR="00A73E4E" w:rsidRDefault="00A73E4E" w:rsidP="00A73E4E">
      <w:pPr>
        <w:jc w:val="both"/>
      </w:pPr>
    </w:p>
    <w:p w14:paraId="6D8D2539" w14:textId="4F68C8A1" w:rsidR="00A73E4E" w:rsidRDefault="00A73E4E" w:rsidP="00A73E4E">
      <w:pPr>
        <w:jc w:val="both"/>
      </w:pPr>
      <w:r>
        <w:t xml:space="preserve">However, existing R15 GC-PDCCH mechanism only allows UE to decode DCI 2-0 from the serving </w:t>
      </w:r>
      <w:proofErr w:type="spellStart"/>
      <w:r>
        <w:t>gNB</w:t>
      </w:r>
      <w:proofErr w:type="spellEnd"/>
      <w:r>
        <w:t>:</w:t>
      </w:r>
    </w:p>
    <w:p w14:paraId="01E59525" w14:textId="1D350B0E" w:rsidR="00A73E4E" w:rsidRDefault="00A73E4E" w:rsidP="00A73E4E">
      <w:pPr>
        <w:pStyle w:val="ListParagraph"/>
        <w:numPr>
          <w:ilvl w:val="0"/>
          <w:numId w:val="38"/>
        </w:numPr>
        <w:jc w:val="both"/>
      </w:pPr>
      <w:r>
        <w:t xml:space="preserve">The SFI-RNTI is configured by serving </w:t>
      </w:r>
      <w:proofErr w:type="spellStart"/>
      <w:r>
        <w:t>gNB</w:t>
      </w:r>
      <w:proofErr w:type="spellEnd"/>
    </w:p>
    <w:p w14:paraId="16F5CE30" w14:textId="22E2E2FF" w:rsidR="00A73E4E" w:rsidRDefault="00A73E4E" w:rsidP="00A73E4E">
      <w:pPr>
        <w:pStyle w:val="ListParagraph"/>
        <w:numPr>
          <w:ilvl w:val="0"/>
          <w:numId w:val="38"/>
        </w:numPr>
        <w:jc w:val="both"/>
      </w:pPr>
      <w:r>
        <w:t xml:space="preserve">The DCI 2-0 only indexing to </w:t>
      </w:r>
      <w:proofErr w:type="gramStart"/>
      <w:r>
        <w:t>a</w:t>
      </w:r>
      <w:proofErr w:type="gramEnd"/>
      <w:r>
        <w:t xml:space="preserve"> SFI table, which is RRC configured by serving </w:t>
      </w:r>
      <w:proofErr w:type="spellStart"/>
      <w:r>
        <w:t>gNB</w:t>
      </w:r>
      <w:proofErr w:type="spellEnd"/>
    </w:p>
    <w:p w14:paraId="752B224E" w14:textId="3452D18B" w:rsidR="00A73E4E" w:rsidRDefault="00A73E4E" w:rsidP="00A73E4E">
      <w:pPr>
        <w:pStyle w:val="ListParagraph"/>
        <w:numPr>
          <w:ilvl w:val="0"/>
          <w:numId w:val="38"/>
        </w:numPr>
        <w:jc w:val="both"/>
      </w:pPr>
      <w:r>
        <w:t xml:space="preserve">The size of DCI 2-0 and bit-locations are also configured by the serving </w:t>
      </w:r>
      <w:proofErr w:type="spellStart"/>
      <w:r>
        <w:t>gNB</w:t>
      </w:r>
      <w:proofErr w:type="spellEnd"/>
    </w:p>
    <w:p w14:paraId="683D8B13" w14:textId="72683754" w:rsidR="00E53B68" w:rsidRDefault="00E53B68" w:rsidP="00A73E4E">
      <w:pPr>
        <w:pStyle w:val="ListParagraph"/>
        <w:numPr>
          <w:ilvl w:val="0"/>
          <w:numId w:val="38"/>
        </w:numPr>
        <w:jc w:val="both"/>
      </w:pPr>
      <w:r>
        <w:t xml:space="preserve">The CORESET and search space are also configured by </w:t>
      </w:r>
      <w:proofErr w:type="spellStart"/>
      <w:r>
        <w:t>gNB</w:t>
      </w:r>
      <w:proofErr w:type="spellEnd"/>
    </w:p>
    <w:p w14:paraId="5D84C793" w14:textId="27767F9B" w:rsidR="00A73E4E" w:rsidRDefault="00A73E4E" w:rsidP="00A73E4E">
      <w:pPr>
        <w:jc w:val="both"/>
      </w:pPr>
      <w:r>
        <w:t xml:space="preserve">Therefore, </w:t>
      </w:r>
      <w:r w:rsidR="00C4086D">
        <w:t xml:space="preserve">a UE would not be able to decoding or interpret the DCI 2-0 from non-serving </w:t>
      </w:r>
      <w:proofErr w:type="spellStart"/>
      <w:r w:rsidR="00C4086D">
        <w:t>gNB</w:t>
      </w:r>
      <w:proofErr w:type="spellEnd"/>
      <w:r w:rsidR="00C4086D">
        <w:t xml:space="preserve"> and extract information on even the COT length.</w:t>
      </w:r>
    </w:p>
    <w:p w14:paraId="080A18D8" w14:textId="0667C2CB" w:rsidR="00C4086D" w:rsidRDefault="00C4086D" w:rsidP="00A73E4E">
      <w:pPr>
        <w:jc w:val="both"/>
      </w:pPr>
    </w:p>
    <w:p w14:paraId="55A896EF" w14:textId="2856E19D" w:rsidR="00C4086D" w:rsidRDefault="00C4086D" w:rsidP="00A73E4E">
      <w:pPr>
        <w:jc w:val="both"/>
      </w:pPr>
      <w:r>
        <w:t>In case RAN1 decides to proceed with COT structure detection using GC-PDCCH, it is desirable to extend the payload of the GC-PDCCH for usage in unlicensed spectrum as follows:</w:t>
      </w:r>
    </w:p>
    <w:p w14:paraId="281A187B" w14:textId="56FD6E7E" w:rsidR="00C4086D" w:rsidRDefault="00C4086D" w:rsidP="00C4086D">
      <w:pPr>
        <w:pStyle w:val="ListParagraph"/>
        <w:numPr>
          <w:ilvl w:val="0"/>
          <w:numId w:val="38"/>
        </w:numPr>
        <w:jc w:val="both"/>
      </w:pPr>
      <w:r>
        <w:lastRenderedPageBreak/>
        <w:t>Prepend the existing DCI 2-0 payload with a fixed size header, indicating COT length. For example, 4 bits can represent up to 16 slots in slot resolution, or up to 8 slots in half-slot resolution.</w:t>
      </w:r>
    </w:p>
    <w:p w14:paraId="5384AAF1" w14:textId="231F8E80" w:rsidR="00C4086D" w:rsidRDefault="00C4086D" w:rsidP="00C4086D">
      <w:pPr>
        <w:pStyle w:val="ListParagraph"/>
        <w:numPr>
          <w:ilvl w:val="0"/>
          <w:numId w:val="38"/>
        </w:numPr>
        <w:jc w:val="both"/>
      </w:pPr>
      <w:r>
        <w:t>Only allow a fixed size payload in DCI 2-0 for unlicensed spectrum, i.e. N is fixed. For example, only allow N=1, so that it always indicate COT length of just 1 sub-channel.</w:t>
      </w:r>
    </w:p>
    <w:p w14:paraId="0CAA7714" w14:textId="4B95D246" w:rsidR="00E53B68" w:rsidRDefault="00E53B68" w:rsidP="00C4086D">
      <w:pPr>
        <w:pStyle w:val="ListParagraph"/>
        <w:numPr>
          <w:ilvl w:val="0"/>
          <w:numId w:val="38"/>
        </w:numPr>
        <w:jc w:val="both"/>
      </w:pPr>
      <w:r>
        <w:t>Define a common CORESET and aggregation level configuration for GC-PDCCH for usage in unlicensed spectrum</w:t>
      </w:r>
    </w:p>
    <w:p w14:paraId="47526B56" w14:textId="3BB3AEBA" w:rsidR="00C4086D" w:rsidRDefault="00C4086D" w:rsidP="00C4086D">
      <w:pPr>
        <w:jc w:val="both"/>
      </w:pPr>
    </w:p>
    <w:p w14:paraId="7742DA0D" w14:textId="4DB0973A" w:rsidR="00C4086D" w:rsidRDefault="00C4086D" w:rsidP="00C4086D">
      <w:pPr>
        <w:jc w:val="both"/>
      </w:pPr>
      <w:r>
        <w:t xml:space="preserve">This will potentially allow UE to detect </w:t>
      </w:r>
      <w:r w:rsidR="00E53B68">
        <w:t>COT length of certain interferer if necessary.</w:t>
      </w:r>
    </w:p>
    <w:p w14:paraId="0AA67712" w14:textId="2F32AFB4" w:rsidR="00E53B68" w:rsidRDefault="00E53B68" w:rsidP="00C4086D">
      <w:pPr>
        <w:jc w:val="both"/>
      </w:pPr>
    </w:p>
    <w:p w14:paraId="468B4EC7" w14:textId="7919B400" w:rsidR="00E53B68" w:rsidRPr="00E53B68" w:rsidRDefault="00E53B68" w:rsidP="00C4086D">
      <w:pPr>
        <w:jc w:val="both"/>
        <w:rPr>
          <w:b/>
          <w:i/>
        </w:rPr>
      </w:pPr>
      <w:r w:rsidRPr="00E53B68">
        <w:rPr>
          <w:b/>
          <w:i/>
          <w:u w:val="single"/>
        </w:rPr>
        <w:t>Observation 1</w:t>
      </w:r>
      <w:r w:rsidRPr="00E53B68">
        <w:rPr>
          <w:b/>
          <w:i/>
        </w:rPr>
        <w:t xml:space="preserve">: Existing R15 GC-PDCCH design does not support COT length detection from non-serving </w:t>
      </w:r>
      <w:proofErr w:type="spellStart"/>
      <w:r w:rsidRPr="00E53B68">
        <w:rPr>
          <w:b/>
          <w:i/>
        </w:rPr>
        <w:t>gNB</w:t>
      </w:r>
      <w:proofErr w:type="spellEnd"/>
      <w:r w:rsidRPr="00E53B68">
        <w:rPr>
          <w:b/>
          <w:i/>
        </w:rPr>
        <w:t>, and require changes to facilitate COT structure detection in unlicensed spectrum.</w:t>
      </w:r>
    </w:p>
    <w:p w14:paraId="197273F7" w14:textId="77777777" w:rsidR="00E53B68" w:rsidRPr="00291AD3" w:rsidRDefault="00E53B68" w:rsidP="00C4086D">
      <w:pPr>
        <w:jc w:val="both"/>
      </w:pPr>
    </w:p>
    <w:p w14:paraId="298BC85A" w14:textId="77777777" w:rsidR="00445351" w:rsidRPr="001445E7" w:rsidRDefault="00445351" w:rsidP="00445351"/>
    <w:p w14:paraId="48BF3190" w14:textId="524ECE72" w:rsidR="007A37BA" w:rsidRDefault="00E53B68" w:rsidP="007A37BA">
      <w:pPr>
        <w:pStyle w:val="Heading3"/>
      </w:pPr>
      <w:r>
        <w:t>Clean slate design with new DCI format</w:t>
      </w:r>
    </w:p>
    <w:p w14:paraId="6CED4AC3" w14:textId="0A2FA450" w:rsidR="00E53B68" w:rsidRPr="00E53B68" w:rsidRDefault="00696349" w:rsidP="0020128E">
      <w:pPr>
        <w:jc w:val="both"/>
      </w:pPr>
      <w:r>
        <w:t xml:space="preserve">As shown in </w:t>
      </w:r>
      <w:r w:rsidR="0020128E">
        <w:fldChar w:fldCharType="begin"/>
      </w:r>
      <w:r w:rsidR="0020128E">
        <w:instrText xml:space="preserve"> REF _Ref1136816 \n \h </w:instrText>
      </w:r>
      <w:r w:rsidR="0020128E">
        <w:fldChar w:fldCharType="separate"/>
      </w:r>
      <w:r w:rsidR="0020128E">
        <w:t>2.2.1</w:t>
      </w:r>
      <w:r w:rsidR="0020128E">
        <w:fldChar w:fldCharType="end"/>
      </w:r>
      <w:r w:rsidR="0020128E">
        <w:t>, substantial changes are needed on the existing GC-PDCCH design in order to leverage it for delivering COT length information to UEs from other cells. Another alternative would be simply defin</w:t>
      </w:r>
      <w:r w:rsidR="005D5BFA">
        <w:t>ing</w:t>
      </w:r>
      <w:r w:rsidR="0020128E">
        <w:t xml:space="preserve"> a new DCI format with fixed configuration (targeting a 20Mhz sub-channel) for NR-U.</w:t>
      </w:r>
    </w:p>
    <w:p w14:paraId="09AD75F1" w14:textId="53F4F387" w:rsidR="004A4449" w:rsidRDefault="004A4449" w:rsidP="004A4449"/>
    <w:p w14:paraId="772F5416" w14:textId="4D3039CF" w:rsidR="00BD27CE" w:rsidRDefault="005D5BFA" w:rsidP="004A4449">
      <w:proofErr w:type="spellStart"/>
      <w:r>
        <w:t>Preferrably</w:t>
      </w:r>
      <w:proofErr w:type="spellEnd"/>
      <w:r>
        <w:t xml:space="preserve">, the new DCI format should include at least </w:t>
      </w:r>
      <w:r>
        <w:rPr>
          <w:rFonts w:hint="eastAsia"/>
        </w:rPr>
        <w:t>t</w:t>
      </w:r>
      <w:r>
        <w:t>he following:</w:t>
      </w:r>
    </w:p>
    <w:p w14:paraId="4C9F4382" w14:textId="75F48A08" w:rsidR="005D5BFA" w:rsidRDefault="005D5BFA" w:rsidP="005D5BFA">
      <w:pPr>
        <w:pStyle w:val="ListParagraph"/>
        <w:numPr>
          <w:ilvl w:val="0"/>
          <w:numId w:val="38"/>
        </w:numPr>
      </w:pPr>
      <w:r>
        <w:t>Cell specific identifier: indicating transmitting cell.</w:t>
      </w:r>
    </w:p>
    <w:p w14:paraId="41603963" w14:textId="2BD5D107" w:rsidR="005D5BFA" w:rsidRPr="004A4449" w:rsidRDefault="005D5BFA" w:rsidP="005D5BFA">
      <w:pPr>
        <w:pStyle w:val="ListParagraph"/>
        <w:numPr>
          <w:ilvl w:val="0"/>
          <w:numId w:val="38"/>
        </w:numPr>
      </w:pPr>
      <w:r>
        <w:t>COT length</w:t>
      </w:r>
    </w:p>
    <w:p w14:paraId="2EB6E32B" w14:textId="4E269CF4" w:rsidR="009E13F4" w:rsidRDefault="009E13F4" w:rsidP="009E13F4">
      <w:pPr>
        <w:jc w:val="both"/>
      </w:pPr>
      <w:r>
        <w:t>.</w:t>
      </w:r>
    </w:p>
    <w:p w14:paraId="4D9FB5F6" w14:textId="77777777" w:rsidR="00B94FBF" w:rsidRDefault="00B94FBF" w:rsidP="009E13F4">
      <w:pPr>
        <w:jc w:val="both"/>
      </w:pPr>
    </w:p>
    <w:p w14:paraId="4A939818" w14:textId="77777777" w:rsidR="005D5BFA" w:rsidRDefault="005D5BFA" w:rsidP="009E13F4">
      <w:pPr>
        <w:jc w:val="both"/>
        <w:rPr>
          <w:b/>
          <w:i/>
        </w:rPr>
      </w:pPr>
      <w:r w:rsidRPr="005D5BFA">
        <w:rPr>
          <w:b/>
          <w:i/>
          <w:u w:val="single"/>
        </w:rPr>
        <w:t>Proposal 2</w:t>
      </w:r>
      <w:r>
        <w:rPr>
          <w:b/>
          <w:i/>
        </w:rPr>
        <w:t>: For detecting COT length information, RAN1 to decide between the following:</w:t>
      </w:r>
    </w:p>
    <w:p w14:paraId="2CBDDE14" w14:textId="1F6BBF47" w:rsidR="005D5BFA" w:rsidRDefault="005D5BFA" w:rsidP="005D5BFA">
      <w:pPr>
        <w:pStyle w:val="ListParagraph"/>
        <w:numPr>
          <w:ilvl w:val="0"/>
          <w:numId w:val="38"/>
        </w:numPr>
        <w:jc w:val="both"/>
        <w:rPr>
          <w:b/>
          <w:i/>
        </w:rPr>
      </w:pPr>
      <w:r>
        <w:rPr>
          <w:b/>
          <w:i/>
        </w:rPr>
        <w:t xml:space="preserve">Option 1: modifying existing GC-PDCCH, including </w:t>
      </w:r>
    </w:p>
    <w:p w14:paraId="2B93BF20" w14:textId="77777777" w:rsidR="005D5BFA" w:rsidRDefault="005D5BFA" w:rsidP="005D5BFA">
      <w:pPr>
        <w:pStyle w:val="ListParagraph"/>
        <w:numPr>
          <w:ilvl w:val="1"/>
          <w:numId w:val="38"/>
        </w:numPr>
        <w:jc w:val="both"/>
        <w:rPr>
          <w:b/>
          <w:i/>
        </w:rPr>
      </w:pPr>
      <w:r>
        <w:rPr>
          <w:b/>
          <w:i/>
        </w:rPr>
        <w:t>Prepend existing GC-PDCCH payload with a fixed-size header containing COT length information</w:t>
      </w:r>
    </w:p>
    <w:p w14:paraId="03147B0F" w14:textId="466950E4" w:rsidR="00B94FBF" w:rsidRDefault="005D5BFA" w:rsidP="005D5BFA">
      <w:pPr>
        <w:pStyle w:val="ListParagraph"/>
        <w:numPr>
          <w:ilvl w:val="1"/>
          <w:numId w:val="38"/>
        </w:numPr>
        <w:jc w:val="both"/>
        <w:rPr>
          <w:b/>
          <w:i/>
        </w:rPr>
      </w:pPr>
      <w:r>
        <w:rPr>
          <w:b/>
          <w:i/>
        </w:rPr>
        <w:t>Only allow a fixed size payload in DCI 2-0 for usage in unlicensed spectrum.</w:t>
      </w:r>
    </w:p>
    <w:p w14:paraId="51511EB5" w14:textId="487A86BF" w:rsidR="005D5BFA" w:rsidRDefault="005D5BFA" w:rsidP="005D5BFA">
      <w:pPr>
        <w:pStyle w:val="ListParagraph"/>
        <w:numPr>
          <w:ilvl w:val="1"/>
          <w:numId w:val="38"/>
        </w:numPr>
        <w:jc w:val="both"/>
        <w:rPr>
          <w:b/>
          <w:i/>
        </w:rPr>
      </w:pPr>
      <w:r>
        <w:rPr>
          <w:b/>
          <w:i/>
        </w:rPr>
        <w:t>Define a common CORESET and aggregation level configuration for DCI 2-0 for usage in unlicensed spectrum</w:t>
      </w:r>
    </w:p>
    <w:p w14:paraId="1F903850" w14:textId="4728CB9D" w:rsidR="005D5BFA" w:rsidRPr="005D5BFA" w:rsidRDefault="005D5BFA" w:rsidP="005D5BFA">
      <w:pPr>
        <w:pStyle w:val="ListParagraph"/>
        <w:numPr>
          <w:ilvl w:val="0"/>
          <w:numId w:val="38"/>
        </w:numPr>
        <w:jc w:val="both"/>
        <w:rPr>
          <w:b/>
          <w:i/>
        </w:rPr>
      </w:pPr>
      <w:r w:rsidRPr="002B79B1">
        <w:rPr>
          <w:b/>
          <w:i/>
        </w:rPr>
        <w:t>Option 2: a clean slate design with new DCI format, including the following information</w:t>
      </w:r>
      <w:r w:rsidR="002B79B1">
        <w:rPr>
          <w:b/>
          <w:i/>
        </w:rPr>
        <w:t xml:space="preserve"> in payload</w:t>
      </w:r>
    </w:p>
    <w:p w14:paraId="2B13ABFB" w14:textId="706DCD57" w:rsidR="005D5BFA" w:rsidRDefault="005D5BFA" w:rsidP="005D5BFA">
      <w:pPr>
        <w:pStyle w:val="ListParagraph"/>
        <w:numPr>
          <w:ilvl w:val="1"/>
          <w:numId w:val="38"/>
        </w:numPr>
        <w:jc w:val="both"/>
        <w:rPr>
          <w:b/>
          <w:i/>
        </w:rPr>
      </w:pPr>
      <w:r>
        <w:rPr>
          <w:b/>
          <w:i/>
        </w:rPr>
        <w:t>Cell specific identifier</w:t>
      </w:r>
    </w:p>
    <w:p w14:paraId="3F6B7F83" w14:textId="77D6EEF1" w:rsidR="005D5BFA" w:rsidRPr="005D5BFA" w:rsidRDefault="005D5BFA" w:rsidP="005D5BFA">
      <w:pPr>
        <w:pStyle w:val="ListParagraph"/>
        <w:numPr>
          <w:ilvl w:val="1"/>
          <w:numId w:val="38"/>
        </w:numPr>
        <w:jc w:val="both"/>
        <w:rPr>
          <w:b/>
          <w:i/>
        </w:rPr>
      </w:pPr>
      <w:r>
        <w:rPr>
          <w:b/>
          <w:i/>
        </w:rPr>
        <w:t>COT length</w:t>
      </w:r>
    </w:p>
    <w:p w14:paraId="55E9CCCC" w14:textId="77777777" w:rsidR="00B94FBF" w:rsidRDefault="00B94FBF" w:rsidP="009E13F4">
      <w:pPr>
        <w:jc w:val="both"/>
      </w:pPr>
    </w:p>
    <w:p w14:paraId="670A53AD" w14:textId="0F0779E5" w:rsidR="00294797" w:rsidRDefault="00294797" w:rsidP="008F1AA6">
      <w:pPr>
        <w:pStyle w:val="Heading1"/>
      </w:pPr>
      <w:r>
        <w:t>Power saving for Wi-Fi devices</w:t>
      </w:r>
    </w:p>
    <w:p w14:paraId="0D6A19E6" w14:textId="77777777" w:rsidR="00294797" w:rsidRDefault="00294797" w:rsidP="00294797">
      <w:pPr>
        <w:jc w:val="both"/>
      </w:pPr>
      <w:r>
        <w:t xml:space="preserve">Wi-Fi devices already widely exist in many unlicensed spectrums, e.g., 2.4GHz, 5GHz. Almost all cellular phones nowadays support Wi-Fi as well, which also directly impact user experience. Each Wi-Fi transmission includes a common legacy preamble of 20us at the beginning, including a universal signature sequence followed by a short information field of packet length decodable by every Wi-Fi devices. </w:t>
      </w:r>
    </w:p>
    <w:p w14:paraId="7FFBFD13" w14:textId="77777777" w:rsidR="00294797" w:rsidRDefault="00294797" w:rsidP="00294797">
      <w:pPr>
        <w:jc w:val="both"/>
      </w:pPr>
    </w:p>
    <w:p w14:paraId="1A03635C" w14:textId="23526218" w:rsidR="00294797" w:rsidRDefault="00294797" w:rsidP="00294797">
      <w:pPr>
        <w:jc w:val="both"/>
      </w:pPr>
      <w:r>
        <w:t xml:space="preserve">Existing Wi-Fi modems heavily leverage this common preamble structure for UE power saving. When a Wi-Fi device wakes up, it continuously detects the preamble. Once the preamble is detected, and the UE </w:t>
      </w:r>
      <w:r w:rsidR="00904BE0">
        <w:t>further identifies that data is for other devices, the UE will go to sleep based on the packet length information from the preamble. However, if the transmission is from other RATs (e.g., LAA) without such preamble, the UE will need to keep detecting preamble without opportunity to go to sleep. Therefore, if NR-U could support an initial signal whose preamble part reuses the legacy Wi-</w:t>
      </w:r>
      <w:r w:rsidR="00904BE0">
        <w:lastRenderedPageBreak/>
        <w:t xml:space="preserve">Fi preamble, as shown in </w:t>
      </w:r>
      <w:r w:rsidR="00904BE0">
        <w:fldChar w:fldCharType="begin"/>
      </w:r>
      <w:r w:rsidR="00904BE0">
        <w:instrText xml:space="preserve"> REF _Ref521574855 \h </w:instrText>
      </w:r>
      <w:r w:rsidR="00904BE0">
        <w:fldChar w:fldCharType="separate"/>
      </w:r>
      <w:r w:rsidR="000F60C1">
        <w:t xml:space="preserve">Figure </w:t>
      </w:r>
      <w:r w:rsidR="000F60C1">
        <w:rPr>
          <w:noProof/>
        </w:rPr>
        <w:t>2</w:t>
      </w:r>
      <w:r w:rsidR="000F60C1">
        <w:noBreakHyphen/>
      </w:r>
      <w:r w:rsidR="000F60C1">
        <w:rPr>
          <w:noProof/>
        </w:rPr>
        <w:t>1</w:t>
      </w:r>
      <w:r w:rsidR="00904BE0">
        <w:fldChar w:fldCharType="end"/>
      </w:r>
      <w:r w:rsidR="00904BE0">
        <w:t xml:space="preserve">, it could still allow the same power saving mechanism as in a Wi-Fi only network. </w:t>
      </w:r>
    </w:p>
    <w:p w14:paraId="323C8D79" w14:textId="77777777" w:rsidR="00B94FBF" w:rsidRDefault="00B94FBF" w:rsidP="00294797">
      <w:pPr>
        <w:jc w:val="both"/>
      </w:pPr>
    </w:p>
    <w:p w14:paraId="580C2E20" w14:textId="0645C18B" w:rsidR="00B94FBF" w:rsidRPr="00B94FBF" w:rsidRDefault="00B94FBF" w:rsidP="00294797">
      <w:pPr>
        <w:jc w:val="both"/>
        <w:rPr>
          <w:b/>
          <w:i/>
        </w:rPr>
      </w:pPr>
      <w:r w:rsidRPr="00B94FBF">
        <w:rPr>
          <w:b/>
          <w:i/>
          <w:u w:val="single"/>
        </w:rPr>
        <w:t>Observation 2</w:t>
      </w:r>
      <w:r w:rsidRPr="00B94FBF">
        <w:rPr>
          <w:b/>
          <w:i/>
        </w:rPr>
        <w:t>: Including legacy Wi-Fi preamble into the NR-U initial signal is beneficial for Wi-Fi device power saving.</w:t>
      </w:r>
    </w:p>
    <w:p w14:paraId="3935BE44" w14:textId="2656BA1D" w:rsidR="009E13F4" w:rsidRDefault="009E13F4" w:rsidP="009E13F4">
      <w:pPr>
        <w:jc w:val="both"/>
      </w:pPr>
    </w:p>
    <w:p w14:paraId="3FA33CCC" w14:textId="0FAD345F" w:rsidR="00933A67" w:rsidRDefault="00933A67" w:rsidP="00D54484"/>
    <w:p w14:paraId="2896E657" w14:textId="38489508" w:rsidR="00854A60" w:rsidRDefault="00CB1432" w:rsidP="00FB330B">
      <w:pPr>
        <w:pStyle w:val="Heading1"/>
      </w:pPr>
      <w:r>
        <w:t>Concl</w:t>
      </w:r>
      <w:r w:rsidR="009C5A97" w:rsidRPr="00FB330B">
        <w:t>usion</w:t>
      </w:r>
      <w:r w:rsidR="004424BC" w:rsidRPr="00FB330B">
        <w:t>s</w:t>
      </w:r>
    </w:p>
    <w:p w14:paraId="5DD07323" w14:textId="3DED7244" w:rsidR="00FE3D51" w:rsidRDefault="00FE3D51" w:rsidP="001A4D2A">
      <w:pPr>
        <w:jc w:val="both"/>
      </w:pPr>
      <w:r>
        <w:t xml:space="preserve">In this contribution, we discuss </w:t>
      </w:r>
      <w:r w:rsidR="001A4D2A">
        <w:t xml:space="preserve">the </w:t>
      </w:r>
      <w:r w:rsidR="00F90497">
        <w:t>possible options to facilitate DL transmission burst detection in NR-U and COT structure detection for the purpose UE power saving. Specifically, we have the following observations:</w:t>
      </w:r>
    </w:p>
    <w:p w14:paraId="27FCB260" w14:textId="77777777" w:rsidR="001A4D2A" w:rsidRDefault="001A4D2A" w:rsidP="001A4D2A">
      <w:pPr>
        <w:jc w:val="both"/>
      </w:pPr>
    </w:p>
    <w:p w14:paraId="4770307F" w14:textId="06E8F08A" w:rsidR="00F90497" w:rsidRDefault="00F90497" w:rsidP="00F90497">
      <w:pPr>
        <w:jc w:val="both"/>
        <w:rPr>
          <w:b/>
          <w:i/>
        </w:rPr>
      </w:pPr>
      <w:r w:rsidRPr="00E53B68">
        <w:rPr>
          <w:b/>
          <w:i/>
          <w:u w:val="single"/>
        </w:rPr>
        <w:t>Observation 1</w:t>
      </w:r>
      <w:r w:rsidRPr="00E53B68">
        <w:rPr>
          <w:b/>
          <w:i/>
        </w:rPr>
        <w:t xml:space="preserve">: Existing R15 GC-PDCCH design does not support COT length detection from non-serving </w:t>
      </w:r>
      <w:proofErr w:type="spellStart"/>
      <w:r w:rsidRPr="00E53B68">
        <w:rPr>
          <w:b/>
          <w:i/>
        </w:rPr>
        <w:t>gNB</w:t>
      </w:r>
      <w:proofErr w:type="spellEnd"/>
      <w:r w:rsidRPr="00E53B68">
        <w:rPr>
          <w:b/>
          <w:i/>
        </w:rPr>
        <w:t>, and require changes to facilitate COT structure detection in unlicensed spectrum.</w:t>
      </w:r>
    </w:p>
    <w:p w14:paraId="31609D73" w14:textId="62850AE9" w:rsidR="00F90497" w:rsidRDefault="00F90497" w:rsidP="00F90497">
      <w:pPr>
        <w:jc w:val="both"/>
        <w:rPr>
          <w:b/>
          <w:i/>
        </w:rPr>
      </w:pPr>
    </w:p>
    <w:p w14:paraId="1B7F73B0" w14:textId="77777777" w:rsidR="00F90497" w:rsidRPr="00B94FBF" w:rsidRDefault="00F90497" w:rsidP="00F90497">
      <w:pPr>
        <w:jc w:val="both"/>
        <w:rPr>
          <w:b/>
          <w:i/>
        </w:rPr>
      </w:pPr>
      <w:r w:rsidRPr="00B94FBF">
        <w:rPr>
          <w:b/>
          <w:i/>
          <w:u w:val="single"/>
        </w:rPr>
        <w:t>Observation 2</w:t>
      </w:r>
      <w:r w:rsidRPr="00B94FBF">
        <w:rPr>
          <w:b/>
          <w:i/>
        </w:rPr>
        <w:t>: Including legacy Wi-Fi preamble into the NR-U initial signal is beneficial for Wi-Fi device power saving.</w:t>
      </w:r>
    </w:p>
    <w:p w14:paraId="25006716" w14:textId="41D69DA5" w:rsidR="00F90497" w:rsidRDefault="00F90497" w:rsidP="00F90497">
      <w:pPr>
        <w:jc w:val="both"/>
        <w:rPr>
          <w:b/>
          <w:i/>
        </w:rPr>
      </w:pPr>
    </w:p>
    <w:p w14:paraId="616A98E2" w14:textId="76823098" w:rsidR="00F90497" w:rsidRDefault="00F90497" w:rsidP="00F90497">
      <w:pPr>
        <w:jc w:val="both"/>
      </w:pPr>
      <w:r w:rsidRPr="00F90497">
        <w:t>We</w:t>
      </w:r>
      <w:r>
        <w:t xml:space="preserve"> also make the following proposals:</w:t>
      </w:r>
    </w:p>
    <w:p w14:paraId="7B8F3E16" w14:textId="77777777" w:rsidR="00F90497" w:rsidRDefault="00F90497" w:rsidP="00F90497">
      <w:pPr>
        <w:jc w:val="both"/>
      </w:pPr>
    </w:p>
    <w:p w14:paraId="307EC979" w14:textId="77777777" w:rsidR="00F90497" w:rsidRPr="00445351" w:rsidRDefault="00F90497" w:rsidP="00F90497">
      <w:pPr>
        <w:rPr>
          <w:b/>
          <w:i/>
        </w:rPr>
      </w:pPr>
      <w:r w:rsidRPr="00445351">
        <w:rPr>
          <w:b/>
          <w:i/>
          <w:u w:val="single"/>
        </w:rPr>
        <w:t>Proposal 1</w:t>
      </w:r>
      <w:r w:rsidRPr="00445351">
        <w:rPr>
          <w:b/>
          <w:i/>
        </w:rPr>
        <w:t>: For detecting of presence of DL transmission burst, RAN1 to decide between the following:</w:t>
      </w:r>
    </w:p>
    <w:p w14:paraId="0B04012D" w14:textId="77777777" w:rsidR="00F90497" w:rsidRPr="00445351" w:rsidRDefault="00F90497" w:rsidP="00F90497">
      <w:pPr>
        <w:pStyle w:val="ListParagraph"/>
        <w:numPr>
          <w:ilvl w:val="0"/>
          <w:numId w:val="38"/>
        </w:numPr>
        <w:rPr>
          <w:b/>
          <w:i/>
        </w:rPr>
      </w:pPr>
      <w:r w:rsidRPr="00445351">
        <w:rPr>
          <w:b/>
          <w:i/>
        </w:rPr>
        <w:t>Option 1: leveraging and modifying existing NR reference signal, allowing a common time &amp; frequency resource pattern, to facilitate UE detection</w:t>
      </w:r>
    </w:p>
    <w:p w14:paraId="33ADC323" w14:textId="77777777" w:rsidR="00F90497" w:rsidRPr="00445351" w:rsidRDefault="00F90497" w:rsidP="00F90497">
      <w:pPr>
        <w:pStyle w:val="ListParagraph"/>
        <w:numPr>
          <w:ilvl w:val="0"/>
          <w:numId w:val="38"/>
        </w:numPr>
        <w:rPr>
          <w:b/>
          <w:i/>
        </w:rPr>
      </w:pPr>
      <w:r w:rsidRPr="00445351">
        <w:rPr>
          <w:b/>
          <w:i/>
        </w:rPr>
        <w:t>Option 2: Defining a new common pre-amble.</w:t>
      </w:r>
    </w:p>
    <w:p w14:paraId="48BE4025" w14:textId="77777777" w:rsidR="00F90497" w:rsidRPr="00F90497" w:rsidRDefault="00F90497" w:rsidP="00F90497">
      <w:pPr>
        <w:jc w:val="both"/>
      </w:pPr>
    </w:p>
    <w:p w14:paraId="4D1247A5" w14:textId="77777777" w:rsidR="00F90497" w:rsidRDefault="00F90497" w:rsidP="00F90497">
      <w:pPr>
        <w:jc w:val="both"/>
        <w:rPr>
          <w:b/>
          <w:i/>
        </w:rPr>
      </w:pPr>
      <w:r w:rsidRPr="005D5BFA">
        <w:rPr>
          <w:b/>
          <w:i/>
          <w:u w:val="single"/>
        </w:rPr>
        <w:t>Proposal 2</w:t>
      </w:r>
      <w:r>
        <w:rPr>
          <w:b/>
          <w:i/>
        </w:rPr>
        <w:t>: For detecting COT length information, RAN1 to decide between the following:</w:t>
      </w:r>
    </w:p>
    <w:p w14:paraId="5153617A" w14:textId="77777777" w:rsidR="00F90497" w:rsidRDefault="00F90497" w:rsidP="00F90497">
      <w:pPr>
        <w:pStyle w:val="ListParagraph"/>
        <w:numPr>
          <w:ilvl w:val="0"/>
          <w:numId w:val="38"/>
        </w:numPr>
        <w:jc w:val="both"/>
        <w:rPr>
          <w:b/>
          <w:i/>
        </w:rPr>
      </w:pPr>
      <w:r>
        <w:rPr>
          <w:b/>
          <w:i/>
        </w:rPr>
        <w:t xml:space="preserve">Option 1: modifying existing GC-PDCCH, including </w:t>
      </w:r>
    </w:p>
    <w:p w14:paraId="06CF6BAD" w14:textId="77777777" w:rsidR="00F90497" w:rsidRDefault="00F90497" w:rsidP="00F90497">
      <w:pPr>
        <w:pStyle w:val="ListParagraph"/>
        <w:numPr>
          <w:ilvl w:val="1"/>
          <w:numId w:val="38"/>
        </w:numPr>
        <w:jc w:val="both"/>
        <w:rPr>
          <w:b/>
          <w:i/>
        </w:rPr>
      </w:pPr>
      <w:r>
        <w:rPr>
          <w:b/>
          <w:i/>
        </w:rPr>
        <w:t>Prepend existing GC-PDCCH payload with a fixed-size header containing COT length information</w:t>
      </w:r>
    </w:p>
    <w:p w14:paraId="5E6283F8" w14:textId="77777777" w:rsidR="00F90497" w:rsidRDefault="00F90497" w:rsidP="00F90497">
      <w:pPr>
        <w:pStyle w:val="ListParagraph"/>
        <w:numPr>
          <w:ilvl w:val="1"/>
          <w:numId w:val="38"/>
        </w:numPr>
        <w:jc w:val="both"/>
        <w:rPr>
          <w:b/>
          <w:i/>
        </w:rPr>
      </w:pPr>
      <w:r>
        <w:rPr>
          <w:b/>
          <w:i/>
        </w:rPr>
        <w:t>Only allow a fixed size payload in DCI 2-0 for usage in unlicensed spectrum.</w:t>
      </w:r>
    </w:p>
    <w:p w14:paraId="046D9CCF" w14:textId="77777777" w:rsidR="00F90497" w:rsidRDefault="00F90497" w:rsidP="00F90497">
      <w:pPr>
        <w:pStyle w:val="ListParagraph"/>
        <w:numPr>
          <w:ilvl w:val="1"/>
          <w:numId w:val="38"/>
        </w:numPr>
        <w:jc w:val="both"/>
        <w:rPr>
          <w:b/>
          <w:i/>
        </w:rPr>
      </w:pPr>
      <w:r>
        <w:rPr>
          <w:b/>
          <w:i/>
        </w:rPr>
        <w:t>Define a common CORESET and aggregation level configuration for DCI 2-0 for usage in unlicensed spectrum</w:t>
      </w:r>
    </w:p>
    <w:p w14:paraId="7C257142" w14:textId="0BC8B686" w:rsidR="00F90497" w:rsidRPr="005D5BFA" w:rsidRDefault="00F90497" w:rsidP="00F90497">
      <w:pPr>
        <w:pStyle w:val="ListParagraph"/>
        <w:numPr>
          <w:ilvl w:val="0"/>
          <w:numId w:val="38"/>
        </w:numPr>
        <w:jc w:val="both"/>
        <w:rPr>
          <w:b/>
          <w:i/>
        </w:rPr>
      </w:pPr>
      <w:r w:rsidRPr="00D74C60">
        <w:rPr>
          <w:b/>
          <w:i/>
        </w:rPr>
        <w:t>Option 2: a clean slate design with new DCI format, including the following information</w:t>
      </w:r>
      <w:r w:rsidR="002B79B1">
        <w:rPr>
          <w:b/>
          <w:i/>
        </w:rPr>
        <w:t xml:space="preserve"> in payload</w:t>
      </w:r>
    </w:p>
    <w:p w14:paraId="4376FCCB" w14:textId="77777777" w:rsidR="00F90497" w:rsidRDefault="00F90497" w:rsidP="00F90497">
      <w:pPr>
        <w:pStyle w:val="ListParagraph"/>
        <w:numPr>
          <w:ilvl w:val="1"/>
          <w:numId w:val="38"/>
        </w:numPr>
        <w:jc w:val="both"/>
        <w:rPr>
          <w:b/>
          <w:i/>
        </w:rPr>
      </w:pPr>
      <w:r>
        <w:rPr>
          <w:b/>
          <w:i/>
        </w:rPr>
        <w:t>Cell specific identifier</w:t>
      </w:r>
    </w:p>
    <w:p w14:paraId="46CCCF7D" w14:textId="77777777" w:rsidR="00F90497" w:rsidRPr="005D5BFA" w:rsidRDefault="00F90497" w:rsidP="00F90497">
      <w:pPr>
        <w:pStyle w:val="ListParagraph"/>
        <w:numPr>
          <w:ilvl w:val="1"/>
          <w:numId w:val="38"/>
        </w:numPr>
        <w:jc w:val="both"/>
        <w:rPr>
          <w:b/>
          <w:i/>
        </w:rPr>
      </w:pPr>
      <w:r>
        <w:rPr>
          <w:b/>
          <w:i/>
        </w:rPr>
        <w:t>COT length</w:t>
      </w:r>
    </w:p>
    <w:p w14:paraId="0DAC4F4B" w14:textId="77777777" w:rsidR="00A43BBE" w:rsidRDefault="00A43BBE" w:rsidP="0005407B">
      <w:pPr>
        <w:jc w:val="both"/>
        <w:rPr>
          <w:b/>
          <w:sz w:val="20"/>
          <w:szCs w:val="20"/>
        </w:rPr>
      </w:pPr>
    </w:p>
    <w:p w14:paraId="7716D850" w14:textId="47F291FA" w:rsidR="003E0F30" w:rsidRDefault="005C63AE" w:rsidP="00920B5C">
      <w:pPr>
        <w:pStyle w:val="Heading1"/>
      </w:pPr>
      <w:r>
        <w:t>References</w:t>
      </w:r>
    </w:p>
    <w:p w14:paraId="217E5F97" w14:textId="19C8B9CF" w:rsidR="00280537" w:rsidRPr="0047688B" w:rsidRDefault="0047688B"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3" w:name="_Ref506552387"/>
      <w:r>
        <w:rPr>
          <w:sz w:val="20"/>
          <w:szCs w:val="20"/>
        </w:rPr>
        <w:t>RP-182878, “NR-based Access to Unlicensed Spectrum”, 3GPP RAN #82</w:t>
      </w:r>
      <w:r w:rsidRPr="0015118E">
        <w:rPr>
          <w:sz w:val="20"/>
          <w:szCs w:val="20"/>
        </w:rPr>
        <w:t xml:space="preserve">, </w:t>
      </w:r>
      <w:r>
        <w:rPr>
          <w:sz w:val="20"/>
        </w:rPr>
        <w:t>Sorrento</w:t>
      </w:r>
      <w:r w:rsidRPr="000B1042">
        <w:rPr>
          <w:sz w:val="20"/>
        </w:rPr>
        <w:t>,</w:t>
      </w:r>
      <w:r>
        <w:rPr>
          <w:sz w:val="20"/>
        </w:rPr>
        <w:t xml:space="preserve"> Italy</w:t>
      </w:r>
      <w:r w:rsidRPr="000B1042">
        <w:rPr>
          <w:sz w:val="20"/>
        </w:rPr>
        <w:t xml:space="preserve">, </w:t>
      </w:r>
      <w:r>
        <w:rPr>
          <w:sz w:val="20"/>
        </w:rPr>
        <w:t>10</w:t>
      </w:r>
      <w:r>
        <w:rPr>
          <w:sz w:val="20"/>
          <w:vertAlign w:val="superscript"/>
        </w:rPr>
        <w:t>th</w:t>
      </w:r>
      <w:r>
        <w:rPr>
          <w:sz w:val="20"/>
        </w:rPr>
        <w:t xml:space="preserve"> </w:t>
      </w:r>
      <w:r w:rsidRPr="000B1042">
        <w:rPr>
          <w:sz w:val="20"/>
        </w:rPr>
        <w:t xml:space="preserve">– </w:t>
      </w:r>
      <w:r>
        <w:rPr>
          <w:sz w:val="20"/>
        </w:rPr>
        <w:t>13</w:t>
      </w:r>
      <w:r w:rsidRPr="000B1042">
        <w:rPr>
          <w:sz w:val="20"/>
          <w:vertAlign w:val="superscript"/>
        </w:rPr>
        <w:t>th</w:t>
      </w:r>
      <w:r w:rsidRPr="000B1042">
        <w:rPr>
          <w:sz w:val="20"/>
        </w:rPr>
        <w:t xml:space="preserve"> </w:t>
      </w:r>
      <w:r>
        <w:rPr>
          <w:sz w:val="20"/>
        </w:rPr>
        <w:t>December 2018</w:t>
      </w:r>
      <w:r w:rsidR="00834197" w:rsidRPr="0047688B">
        <w:rPr>
          <w:sz w:val="20"/>
        </w:rPr>
        <w:t>.</w:t>
      </w:r>
      <w:bookmarkEnd w:id="3"/>
    </w:p>
    <w:p w14:paraId="388684DD" w14:textId="77CB39E2"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4" w:name="_Ref525913885"/>
      <w:r w:rsidRPr="00AE7CCD">
        <w:rPr>
          <w:sz w:val="20"/>
          <w:szCs w:val="20"/>
          <w:lang w:val="en-GB"/>
        </w:rPr>
        <w:t>R1-1808690</w:t>
      </w:r>
      <w:r>
        <w:rPr>
          <w:sz w:val="20"/>
          <w:szCs w:val="20"/>
          <w:lang w:val="en-GB"/>
        </w:rPr>
        <w:t>,</w:t>
      </w:r>
      <w:r w:rsidRPr="00AE7CCD">
        <w:rPr>
          <w:sz w:val="20"/>
          <w:szCs w:val="20"/>
          <w:lang w:val="en-GB"/>
        </w:rPr>
        <w:tab/>
      </w:r>
      <w:r>
        <w:rPr>
          <w:sz w:val="20"/>
          <w:szCs w:val="20"/>
          <w:lang w:val="en-GB"/>
        </w:rPr>
        <w:t>“</w:t>
      </w:r>
      <w:r w:rsidRPr="00AE7CCD">
        <w:rPr>
          <w:sz w:val="20"/>
          <w:szCs w:val="20"/>
          <w:lang w:val="en-GB"/>
        </w:rPr>
        <w:t>Initial design on technology neutral preamble for unlicensed operation</w:t>
      </w:r>
      <w:r>
        <w:rPr>
          <w:sz w:val="20"/>
          <w:szCs w:val="20"/>
          <w:lang w:val="en-GB"/>
        </w:rPr>
        <w:t xml:space="preserve">”, </w:t>
      </w:r>
      <w:r w:rsidRPr="00AE7CCD">
        <w:rPr>
          <w:sz w:val="20"/>
          <w:szCs w:val="20"/>
          <w:lang w:val="en-GB"/>
        </w:rPr>
        <w:t>Intel Corporation</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4"/>
    </w:p>
    <w:p w14:paraId="48112833" w14:textId="512AB8BA"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5" w:name="_Ref525913893"/>
      <w:r w:rsidRPr="00AE7CCD">
        <w:rPr>
          <w:sz w:val="20"/>
          <w:szCs w:val="20"/>
          <w:lang w:val="en-GB"/>
        </w:rPr>
        <w:t>R1-1809062</w:t>
      </w:r>
      <w:r>
        <w:rPr>
          <w:sz w:val="20"/>
          <w:szCs w:val="20"/>
          <w:lang w:val="en-GB"/>
        </w:rPr>
        <w:t>,</w:t>
      </w:r>
      <w:r w:rsidRPr="00AE7CCD">
        <w:rPr>
          <w:sz w:val="20"/>
          <w:szCs w:val="20"/>
          <w:lang w:val="en-GB"/>
        </w:rPr>
        <w:tab/>
      </w:r>
      <w:r>
        <w:rPr>
          <w:sz w:val="20"/>
          <w:szCs w:val="20"/>
          <w:lang w:val="en-GB"/>
        </w:rPr>
        <w:t>“</w:t>
      </w:r>
      <w:r w:rsidRPr="00AE7CCD">
        <w:rPr>
          <w:sz w:val="20"/>
          <w:szCs w:val="20"/>
          <w:lang w:val="en-GB"/>
        </w:rPr>
        <w:t>NR-U design for DL signals and channels</w:t>
      </w:r>
      <w:r>
        <w:rPr>
          <w:sz w:val="20"/>
          <w:szCs w:val="20"/>
          <w:lang w:val="en-GB"/>
        </w:rPr>
        <w:t xml:space="preserve">”, </w:t>
      </w:r>
      <w:r w:rsidRPr="00AE7CCD">
        <w:rPr>
          <w:sz w:val="20"/>
          <w:szCs w:val="20"/>
          <w:lang w:val="en-GB"/>
        </w:rPr>
        <w:t>AT&amp;T</w:t>
      </w:r>
      <w:r>
        <w:rPr>
          <w:sz w:val="20"/>
          <w:szCs w:val="20"/>
          <w:lang w:val="en-GB"/>
        </w:rPr>
        <w:t>,</w:t>
      </w:r>
      <w:r w:rsidRPr="00AE7CCD">
        <w:rPr>
          <w:sz w:val="20"/>
          <w:szCs w:val="20"/>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5"/>
    </w:p>
    <w:p w14:paraId="6924871F" w14:textId="3B11A651"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6" w:name="_Ref525913895"/>
      <w:r w:rsidRPr="00AE7CCD">
        <w:rPr>
          <w:sz w:val="20"/>
          <w:szCs w:val="20"/>
          <w:lang w:val="en-GB"/>
        </w:rPr>
        <w:t>R1-1809476</w:t>
      </w:r>
      <w:r>
        <w:rPr>
          <w:sz w:val="20"/>
          <w:szCs w:val="20"/>
          <w:lang w:val="en-GB"/>
        </w:rPr>
        <w:t>,</w:t>
      </w:r>
      <w:r w:rsidRPr="00AE7CCD">
        <w:rPr>
          <w:sz w:val="20"/>
          <w:szCs w:val="20"/>
          <w:lang w:val="en-GB"/>
        </w:rPr>
        <w:tab/>
      </w:r>
      <w:r>
        <w:rPr>
          <w:sz w:val="20"/>
          <w:szCs w:val="20"/>
          <w:lang w:val="en-GB"/>
        </w:rPr>
        <w:t>“</w:t>
      </w:r>
      <w:r w:rsidRPr="00AE7CCD">
        <w:rPr>
          <w:sz w:val="20"/>
          <w:szCs w:val="20"/>
          <w:lang w:val="en-GB"/>
        </w:rPr>
        <w:t>Frame structure for NR-U operation</w:t>
      </w:r>
      <w:r>
        <w:rPr>
          <w:sz w:val="20"/>
          <w:szCs w:val="20"/>
          <w:lang w:val="en-GB"/>
        </w:rPr>
        <w:t xml:space="preserve">”, </w:t>
      </w:r>
      <w:r w:rsidRPr="00AE7CCD">
        <w:rPr>
          <w:sz w:val="20"/>
          <w:szCs w:val="20"/>
          <w:lang w:val="en-GB"/>
        </w:rPr>
        <w:t>Qualcomm Incorporated</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6"/>
    </w:p>
    <w:p w14:paraId="0EB59A11" w14:textId="39A4465C"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7" w:name="_Ref525913897"/>
      <w:r w:rsidRPr="00AE7CCD">
        <w:rPr>
          <w:sz w:val="20"/>
          <w:szCs w:val="20"/>
          <w:lang w:val="en-GB"/>
        </w:rPr>
        <w:t>R1-1808271</w:t>
      </w:r>
      <w:r>
        <w:rPr>
          <w:sz w:val="20"/>
          <w:szCs w:val="20"/>
          <w:lang w:val="en-GB"/>
        </w:rPr>
        <w:t>,</w:t>
      </w:r>
      <w:r w:rsidRPr="00AE7CCD">
        <w:rPr>
          <w:sz w:val="20"/>
          <w:szCs w:val="20"/>
          <w:lang w:val="en-GB"/>
        </w:rPr>
        <w:tab/>
      </w:r>
      <w:r>
        <w:rPr>
          <w:sz w:val="20"/>
          <w:szCs w:val="20"/>
          <w:lang w:val="en-GB"/>
        </w:rPr>
        <w:t>“</w:t>
      </w:r>
      <w:r w:rsidRPr="00AE7CCD">
        <w:rPr>
          <w:sz w:val="20"/>
          <w:szCs w:val="20"/>
          <w:lang w:val="en-GB"/>
        </w:rPr>
        <w:t>On frame structure design for NR-U operation</w:t>
      </w:r>
      <w:r>
        <w:rPr>
          <w:sz w:val="20"/>
          <w:szCs w:val="20"/>
          <w:lang w:val="en-GB"/>
        </w:rPr>
        <w:t xml:space="preserve">”, </w:t>
      </w:r>
      <w:r w:rsidRPr="00AE7CCD">
        <w:rPr>
          <w:sz w:val="20"/>
          <w:szCs w:val="20"/>
          <w:lang w:val="en-GB"/>
        </w:rPr>
        <w:t>MediaTek Inc.</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7"/>
    </w:p>
    <w:p w14:paraId="43137DC4" w14:textId="73737BDB" w:rsidR="00FF1DA2" w:rsidRDefault="00FF1DA2"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8" w:name="_Ref510794934"/>
      <w:r>
        <w:rPr>
          <w:sz w:val="20"/>
          <w:szCs w:val="20"/>
        </w:rPr>
        <w:lastRenderedPageBreak/>
        <w:t>R1-180</w:t>
      </w:r>
      <w:r w:rsidR="004B347B">
        <w:rPr>
          <w:sz w:val="20"/>
          <w:szCs w:val="20"/>
        </w:rPr>
        <w:t>8611</w:t>
      </w:r>
      <w:r>
        <w:rPr>
          <w:sz w:val="20"/>
          <w:szCs w:val="20"/>
        </w:rPr>
        <w:t>, “</w:t>
      </w:r>
      <w:r w:rsidR="004B347B">
        <w:rPr>
          <w:sz w:val="20"/>
          <w:szCs w:val="20"/>
        </w:rPr>
        <w:t>Channel access procedures</w:t>
      </w:r>
      <w:r>
        <w:rPr>
          <w:sz w:val="20"/>
          <w:szCs w:val="20"/>
        </w:rPr>
        <w:t xml:space="preserve">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8"/>
    </w:p>
    <w:p w14:paraId="4DBB39B9" w14:textId="19DB2B3A" w:rsidR="008C02EF" w:rsidRDefault="008C02EF"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9" w:name="_Ref525914517"/>
      <w:r>
        <w:rPr>
          <w:sz w:val="20"/>
          <w:szCs w:val="20"/>
        </w:rPr>
        <w:t>RP-181537, “Spectrum sharing for NR unlicensed in new bands less than 7GHz”, AT&amp;T, 3GPP RAN #81, Gold Coast, Australia, 10</w:t>
      </w:r>
      <w:r w:rsidRPr="008C02EF">
        <w:rPr>
          <w:sz w:val="20"/>
          <w:szCs w:val="20"/>
          <w:vertAlign w:val="superscript"/>
        </w:rPr>
        <w:t>th</w:t>
      </w:r>
      <w:r>
        <w:rPr>
          <w:sz w:val="20"/>
          <w:szCs w:val="20"/>
        </w:rPr>
        <w:t>-13</w:t>
      </w:r>
      <w:r w:rsidRPr="008C02EF">
        <w:rPr>
          <w:sz w:val="20"/>
          <w:szCs w:val="20"/>
          <w:vertAlign w:val="superscript"/>
        </w:rPr>
        <w:t>th</w:t>
      </w:r>
      <w:r>
        <w:rPr>
          <w:sz w:val="20"/>
          <w:szCs w:val="20"/>
        </w:rPr>
        <w:t>, September 2018.</w:t>
      </w:r>
      <w:bookmarkEnd w:id="9"/>
    </w:p>
    <w:p w14:paraId="1BA7B619" w14:textId="6BD6C362" w:rsidR="00CB65F8" w:rsidRPr="004B347B" w:rsidRDefault="00CB65F8"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0" w:name="_Ref525914856"/>
      <w:bookmarkStart w:id="11" w:name="_Ref521533395"/>
      <w:r>
        <w:rPr>
          <w:sz w:val="20"/>
          <w:szCs w:val="20"/>
        </w:rPr>
        <w:t>R1-1811119, “Channel access procedure for NR-U”, Apple Inc., 3GPP RAN1 #94bis, 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0"/>
    </w:p>
    <w:p w14:paraId="73140E2C" w14:textId="14E983F1" w:rsidR="00B00240" w:rsidRDefault="00CB65F8"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2" w:name="_Ref525914857"/>
      <w:r>
        <w:rPr>
          <w:sz w:val="20"/>
          <w:szCs w:val="20"/>
        </w:rPr>
        <w:t>R1-1811121</w:t>
      </w:r>
      <w:r w:rsidR="00FF1DA2">
        <w:rPr>
          <w:sz w:val="20"/>
          <w:szCs w:val="20"/>
        </w:rPr>
        <w:t>, “On UL signals and channels for NR-U”, Apple Inc., 3GPP RAN1 #94</w:t>
      </w:r>
      <w:r>
        <w:rPr>
          <w:sz w:val="20"/>
          <w:szCs w:val="20"/>
        </w:rPr>
        <w:t>bis</w:t>
      </w:r>
      <w:r w:rsidR="00FF1DA2">
        <w:rPr>
          <w:sz w:val="20"/>
          <w:szCs w:val="20"/>
        </w:rPr>
        <w:t xml:space="preserve">, </w:t>
      </w:r>
      <w:bookmarkEnd w:id="11"/>
      <w:r>
        <w:rPr>
          <w:sz w:val="20"/>
          <w:szCs w:val="20"/>
        </w:rPr>
        <w:t>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2"/>
    </w:p>
    <w:p w14:paraId="4C11E15B" w14:textId="2F521B6F" w:rsidR="00FD2CEC" w:rsidRDefault="00FD2CEC"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3" w:name="_Ref528877156"/>
      <w:r>
        <w:rPr>
          <w:sz w:val="20"/>
          <w:szCs w:val="20"/>
        </w:rPr>
        <w:t>R1-1811877, “7.2.2.2 Summary of frame structure for NR-U”, LG Electronics,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3"/>
    </w:p>
    <w:p w14:paraId="7BF34D2F" w14:textId="64AEE51B" w:rsidR="00E40473" w:rsidRPr="009A4858" w:rsidRDefault="00E40473"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4" w:name="_Ref1123629"/>
      <w:r w:rsidRPr="00E40473">
        <w:rPr>
          <w:sz w:val="20"/>
          <w:szCs w:val="20"/>
        </w:rPr>
        <w:t>“Chairman Notes, RAN1 Ad-Hoc #1901”, 3GPP RAN1 Ad-Hoc #1901, Taipei, Taiwan, 21</w:t>
      </w:r>
      <w:r w:rsidRPr="00E40473">
        <w:rPr>
          <w:sz w:val="20"/>
          <w:szCs w:val="20"/>
          <w:vertAlign w:val="superscript"/>
        </w:rPr>
        <w:t>st</w:t>
      </w:r>
      <w:r w:rsidRPr="00E40473">
        <w:rPr>
          <w:sz w:val="20"/>
          <w:szCs w:val="20"/>
        </w:rPr>
        <w:t xml:space="preserve"> – 25</w:t>
      </w:r>
      <w:r w:rsidRPr="00E40473">
        <w:rPr>
          <w:sz w:val="20"/>
          <w:szCs w:val="20"/>
          <w:vertAlign w:val="superscript"/>
        </w:rPr>
        <w:t>th</w:t>
      </w:r>
      <w:r w:rsidRPr="00E40473">
        <w:rPr>
          <w:sz w:val="20"/>
          <w:szCs w:val="20"/>
        </w:rPr>
        <w:t xml:space="preserve"> January 2019</w:t>
      </w:r>
      <w:r>
        <w:rPr>
          <w:sz w:val="20"/>
          <w:szCs w:val="20"/>
        </w:rPr>
        <w:t>.</w:t>
      </w:r>
      <w:bookmarkEnd w:id="14"/>
    </w:p>
    <w:p w14:paraId="5D777D61" w14:textId="10E4375E" w:rsidR="00FD2CEC" w:rsidRPr="004B347B" w:rsidRDefault="00FD2CEC"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5" w:name="_Ref528921388"/>
      <w:r>
        <w:rPr>
          <w:sz w:val="20"/>
          <w:szCs w:val="20"/>
        </w:rPr>
        <w:t>R1-1811911, “Feature lead summary for NR-U DL signals and channels”, Motorola Mobility, Lenovo,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5"/>
    </w:p>
    <w:p w14:paraId="6988B275" w14:textId="77777777" w:rsidR="00EA621E" w:rsidRPr="004B347B" w:rsidRDefault="00EA621E" w:rsidP="00EA621E">
      <w:pPr>
        <w:overflowPunct w:val="0"/>
        <w:autoSpaceDE w:val="0"/>
        <w:autoSpaceDN w:val="0"/>
        <w:adjustRightInd w:val="0"/>
        <w:spacing w:before="100" w:beforeAutospacing="1" w:after="100" w:afterAutospacing="1"/>
        <w:ind w:left="562"/>
        <w:jc w:val="both"/>
        <w:textAlignment w:val="baseline"/>
        <w:rPr>
          <w:sz w:val="20"/>
          <w:szCs w:val="20"/>
        </w:rPr>
      </w:pPr>
    </w:p>
    <w:sectPr w:rsidR="00EA621E" w:rsidRPr="004B347B">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E4189" w14:textId="77777777" w:rsidR="00DD3523" w:rsidRDefault="00DD3523">
      <w:r>
        <w:separator/>
      </w:r>
    </w:p>
  </w:endnote>
  <w:endnote w:type="continuationSeparator" w:id="0">
    <w:p w14:paraId="1874297E" w14:textId="77777777" w:rsidR="00DD3523" w:rsidRDefault="00DD3523">
      <w:r>
        <w:continuationSeparator/>
      </w:r>
    </w:p>
  </w:endnote>
  <w:endnote w:type="continuationNotice" w:id="1">
    <w:p w14:paraId="347F23EB" w14:textId="77777777" w:rsidR="00DD3523" w:rsidRDefault="00DD3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62D37" w14:textId="77777777" w:rsidR="00DD3523" w:rsidRDefault="00DD3523">
      <w:r>
        <w:separator/>
      </w:r>
    </w:p>
  </w:footnote>
  <w:footnote w:type="continuationSeparator" w:id="0">
    <w:p w14:paraId="6F3BC83E" w14:textId="77777777" w:rsidR="00DD3523" w:rsidRDefault="00DD3523">
      <w:r>
        <w:continuationSeparator/>
      </w:r>
    </w:p>
  </w:footnote>
  <w:footnote w:type="continuationNotice" w:id="1">
    <w:p w14:paraId="6DA56BA1" w14:textId="77777777" w:rsidR="00DD3523" w:rsidRDefault="00DD35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AE3890"/>
    <w:multiLevelType w:val="hybridMultilevel"/>
    <w:tmpl w:val="4CF6EA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63121"/>
    <w:multiLevelType w:val="hybridMultilevel"/>
    <w:tmpl w:val="314A3A7E"/>
    <w:lvl w:ilvl="0" w:tplc="EFD0C6F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81F38"/>
    <w:multiLevelType w:val="hybridMultilevel"/>
    <w:tmpl w:val="046057F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4"/>
  </w:num>
  <w:num w:numId="6">
    <w:abstractNumId w:val="27"/>
  </w:num>
  <w:num w:numId="7">
    <w:abstractNumId w:val="34"/>
  </w:num>
  <w:num w:numId="8">
    <w:abstractNumId w:val="15"/>
  </w:num>
  <w:num w:numId="9">
    <w:abstractNumId w:val="31"/>
  </w:num>
  <w:num w:numId="10">
    <w:abstractNumId w:val="18"/>
  </w:num>
  <w:num w:numId="11">
    <w:abstractNumId w:val="16"/>
  </w:num>
  <w:num w:numId="12">
    <w:abstractNumId w:val="35"/>
  </w:num>
  <w:num w:numId="13">
    <w:abstractNumId w:val="9"/>
  </w:num>
  <w:num w:numId="14">
    <w:abstractNumId w:val="1"/>
  </w:num>
  <w:num w:numId="15">
    <w:abstractNumId w:val="6"/>
  </w:num>
  <w:num w:numId="16">
    <w:abstractNumId w:val="37"/>
  </w:num>
  <w:num w:numId="17">
    <w:abstractNumId w:val="5"/>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9"/>
  </w:num>
  <w:num w:numId="23">
    <w:abstractNumId w:val="36"/>
  </w:num>
  <w:num w:numId="24">
    <w:abstractNumId w:val="7"/>
  </w:num>
  <w:num w:numId="25">
    <w:abstractNumId w:val="21"/>
  </w:num>
  <w:num w:numId="26">
    <w:abstractNumId w:val="33"/>
  </w:num>
  <w:num w:numId="27">
    <w:abstractNumId w:val="3"/>
  </w:num>
  <w:num w:numId="28">
    <w:abstractNumId w:val="11"/>
  </w:num>
  <w:num w:numId="29">
    <w:abstractNumId w:val="10"/>
  </w:num>
  <w:num w:numId="30">
    <w:abstractNumId w:val="32"/>
  </w:num>
  <w:num w:numId="31">
    <w:abstractNumId w:val="8"/>
  </w:num>
  <w:num w:numId="32">
    <w:abstractNumId w:val="28"/>
  </w:num>
  <w:num w:numId="33">
    <w:abstractNumId w:val="26"/>
  </w:num>
  <w:num w:numId="34">
    <w:abstractNumId w:val="12"/>
  </w:num>
  <w:num w:numId="35">
    <w:abstractNumId w:val="25"/>
  </w:num>
  <w:num w:numId="36">
    <w:abstractNumId w:val="20"/>
  </w:num>
  <w:num w:numId="37">
    <w:abstractNumId w:val="13"/>
  </w:num>
  <w:num w:numId="38">
    <w:abstractNumId w:val="17"/>
  </w:num>
  <w:num w:numId="39">
    <w:abstractNumId w:val="19"/>
  </w:num>
  <w:num w:numId="40">
    <w:abstractNumId w:val="23"/>
  </w:num>
  <w:num w:numId="4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17ED9"/>
    <w:rsid w:val="000202F4"/>
    <w:rsid w:val="000207A2"/>
    <w:rsid w:val="0002093E"/>
    <w:rsid w:val="00021321"/>
    <w:rsid w:val="00023408"/>
    <w:rsid w:val="0002564D"/>
    <w:rsid w:val="00025AC4"/>
    <w:rsid w:val="00025E2F"/>
    <w:rsid w:val="00025ECA"/>
    <w:rsid w:val="000267A1"/>
    <w:rsid w:val="00027218"/>
    <w:rsid w:val="00027844"/>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9B9"/>
    <w:rsid w:val="00065E1A"/>
    <w:rsid w:val="000668B8"/>
    <w:rsid w:val="00066994"/>
    <w:rsid w:val="00067759"/>
    <w:rsid w:val="000679D1"/>
    <w:rsid w:val="00067C00"/>
    <w:rsid w:val="000707A2"/>
    <w:rsid w:val="000708A3"/>
    <w:rsid w:val="00071F96"/>
    <w:rsid w:val="00075BB5"/>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31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1B"/>
    <w:rsid w:val="000D0DA1"/>
    <w:rsid w:val="000D0DD0"/>
    <w:rsid w:val="000D0EFF"/>
    <w:rsid w:val="000D13F7"/>
    <w:rsid w:val="000D17F5"/>
    <w:rsid w:val="000D1F2E"/>
    <w:rsid w:val="000D1F94"/>
    <w:rsid w:val="000D3138"/>
    <w:rsid w:val="000D4797"/>
    <w:rsid w:val="000D47C5"/>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0C1"/>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4FE7"/>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814"/>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5E7"/>
    <w:rsid w:val="00144A81"/>
    <w:rsid w:val="00146024"/>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4D2A"/>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339B"/>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1F76F3"/>
    <w:rsid w:val="00200490"/>
    <w:rsid w:val="00200A3B"/>
    <w:rsid w:val="00200DDF"/>
    <w:rsid w:val="00200E3E"/>
    <w:rsid w:val="00200F80"/>
    <w:rsid w:val="002010D6"/>
    <w:rsid w:val="0020128E"/>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774"/>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AD3"/>
    <w:rsid w:val="00291B4C"/>
    <w:rsid w:val="002922E6"/>
    <w:rsid w:val="002924A1"/>
    <w:rsid w:val="00292EB7"/>
    <w:rsid w:val="0029321E"/>
    <w:rsid w:val="002940D2"/>
    <w:rsid w:val="002941E2"/>
    <w:rsid w:val="00294797"/>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B79B1"/>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3F6"/>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4E8"/>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88C"/>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67D9"/>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47C5"/>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82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351"/>
    <w:rsid w:val="00445DCE"/>
    <w:rsid w:val="00445FA0"/>
    <w:rsid w:val="00446488"/>
    <w:rsid w:val="00450B74"/>
    <w:rsid w:val="00450DD4"/>
    <w:rsid w:val="004517AA"/>
    <w:rsid w:val="00451C61"/>
    <w:rsid w:val="00452CAC"/>
    <w:rsid w:val="004533D2"/>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7C4"/>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88B"/>
    <w:rsid w:val="00476929"/>
    <w:rsid w:val="00477768"/>
    <w:rsid w:val="004778F1"/>
    <w:rsid w:val="00477B5E"/>
    <w:rsid w:val="00477FFB"/>
    <w:rsid w:val="004808FD"/>
    <w:rsid w:val="00481C10"/>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449"/>
    <w:rsid w:val="004A4CED"/>
    <w:rsid w:val="004A515A"/>
    <w:rsid w:val="004A5298"/>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47B"/>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2BD"/>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4FDE"/>
    <w:rsid w:val="005852E2"/>
    <w:rsid w:val="00585462"/>
    <w:rsid w:val="005866D3"/>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BFA"/>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287A"/>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2F3A"/>
    <w:rsid w:val="0063337E"/>
    <w:rsid w:val="006336AC"/>
    <w:rsid w:val="00633D83"/>
    <w:rsid w:val="00634E8E"/>
    <w:rsid w:val="006353F5"/>
    <w:rsid w:val="006355C2"/>
    <w:rsid w:val="00636398"/>
    <w:rsid w:val="006368D3"/>
    <w:rsid w:val="006372FB"/>
    <w:rsid w:val="0063753A"/>
    <w:rsid w:val="006377EC"/>
    <w:rsid w:val="00640116"/>
    <w:rsid w:val="006401D0"/>
    <w:rsid w:val="00640228"/>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6B9"/>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349"/>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639D"/>
    <w:rsid w:val="006B796F"/>
    <w:rsid w:val="006B7ED0"/>
    <w:rsid w:val="006C0238"/>
    <w:rsid w:val="006C03B8"/>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011"/>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5F6"/>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548"/>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DB8"/>
    <w:rsid w:val="00797F56"/>
    <w:rsid w:val="007A1CB3"/>
    <w:rsid w:val="007A2CF7"/>
    <w:rsid w:val="007A306F"/>
    <w:rsid w:val="007A3472"/>
    <w:rsid w:val="007A37BA"/>
    <w:rsid w:val="007A3C8F"/>
    <w:rsid w:val="007A4023"/>
    <w:rsid w:val="007A43A6"/>
    <w:rsid w:val="007A449C"/>
    <w:rsid w:val="007A4A85"/>
    <w:rsid w:val="007A5274"/>
    <w:rsid w:val="007A55EF"/>
    <w:rsid w:val="007A5706"/>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3F1C"/>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A8B"/>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1F0"/>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51C"/>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BA3"/>
    <w:rsid w:val="008B2996"/>
    <w:rsid w:val="008B2D09"/>
    <w:rsid w:val="008B2E71"/>
    <w:rsid w:val="008B4039"/>
    <w:rsid w:val="008B4716"/>
    <w:rsid w:val="008B4748"/>
    <w:rsid w:val="008B48C0"/>
    <w:rsid w:val="008B4C59"/>
    <w:rsid w:val="008B515C"/>
    <w:rsid w:val="008B51A0"/>
    <w:rsid w:val="008B55F4"/>
    <w:rsid w:val="008B592A"/>
    <w:rsid w:val="008B5CE9"/>
    <w:rsid w:val="008B5DC6"/>
    <w:rsid w:val="008B6712"/>
    <w:rsid w:val="008B7155"/>
    <w:rsid w:val="008B7B5C"/>
    <w:rsid w:val="008B7D6F"/>
    <w:rsid w:val="008C02E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AA6"/>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3ADD"/>
    <w:rsid w:val="00904510"/>
    <w:rsid w:val="00904BE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A67"/>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00D"/>
    <w:rsid w:val="009545BB"/>
    <w:rsid w:val="00954F4F"/>
    <w:rsid w:val="0095518D"/>
    <w:rsid w:val="0095540B"/>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0FAF"/>
    <w:rsid w:val="009D189F"/>
    <w:rsid w:val="009D1931"/>
    <w:rsid w:val="009D1A0A"/>
    <w:rsid w:val="009D1E0C"/>
    <w:rsid w:val="009D22A0"/>
    <w:rsid w:val="009D249B"/>
    <w:rsid w:val="009D318D"/>
    <w:rsid w:val="009D326D"/>
    <w:rsid w:val="009D389D"/>
    <w:rsid w:val="009D45B9"/>
    <w:rsid w:val="009D4E0A"/>
    <w:rsid w:val="009D4EED"/>
    <w:rsid w:val="009D4FF0"/>
    <w:rsid w:val="009D5157"/>
    <w:rsid w:val="009D665B"/>
    <w:rsid w:val="009D66B1"/>
    <w:rsid w:val="009D671A"/>
    <w:rsid w:val="009D69BE"/>
    <w:rsid w:val="009D703C"/>
    <w:rsid w:val="009D718F"/>
    <w:rsid w:val="009D7272"/>
    <w:rsid w:val="009D7848"/>
    <w:rsid w:val="009D7FB5"/>
    <w:rsid w:val="009E068F"/>
    <w:rsid w:val="009E0901"/>
    <w:rsid w:val="009E0F56"/>
    <w:rsid w:val="009E13F4"/>
    <w:rsid w:val="009E14E0"/>
    <w:rsid w:val="009E16FF"/>
    <w:rsid w:val="009E1BB7"/>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9F7F73"/>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27B13"/>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08EC"/>
    <w:rsid w:val="00A4151F"/>
    <w:rsid w:val="00A41966"/>
    <w:rsid w:val="00A41E2B"/>
    <w:rsid w:val="00A42616"/>
    <w:rsid w:val="00A43184"/>
    <w:rsid w:val="00A436F3"/>
    <w:rsid w:val="00A43BBE"/>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3E4E"/>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E7CCD"/>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2CB"/>
    <w:rsid w:val="00B03429"/>
    <w:rsid w:val="00B047FD"/>
    <w:rsid w:val="00B04DD2"/>
    <w:rsid w:val="00B04E96"/>
    <w:rsid w:val="00B05084"/>
    <w:rsid w:val="00B051D7"/>
    <w:rsid w:val="00B058A8"/>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37FCB"/>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095B"/>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4FBF"/>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27CE"/>
    <w:rsid w:val="00BD48AC"/>
    <w:rsid w:val="00BD4CDD"/>
    <w:rsid w:val="00BD4FA5"/>
    <w:rsid w:val="00BD5F1A"/>
    <w:rsid w:val="00BD619F"/>
    <w:rsid w:val="00BD7650"/>
    <w:rsid w:val="00BD7A8B"/>
    <w:rsid w:val="00BD7F16"/>
    <w:rsid w:val="00BE0B97"/>
    <w:rsid w:val="00BE0BF1"/>
    <w:rsid w:val="00BE1234"/>
    <w:rsid w:val="00BE1E63"/>
    <w:rsid w:val="00BE1FD4"/>
    <w:rsid w:val="00BE1FD6"/>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BA5"/>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342F"/>
    <w:rsid w:val="00C35447"/>
    <w:rsid w:val="00C35496"/>
    <w:rsid w:val="00C35564"/>
    <w:rsid w:val="00C35AA0"/>
    <w:rsid w:val="00C35CCF"/>
    <w:rsid w:val="00C3719D"/>
    <w:rsid w:val="00C3756F"/>
    <w:rsid w:val="00C377C8"/>
    <w:rsid w:val="00C40494"/>
    <w:rsid w:val="00C4076A"/>
    <w:rsid w:val="00C4086D"/>
    <w:rsid w:val="00C41251"/>
    <w:rsid w:val="00C41CC9"/>
    <w:rsid w:val="00C42C69"/>
    <w:rsid w:val="00C42C71"/>
    <w:rsid w:val="00C42D49"/>
    <w:rsid w:val="00C42D85"/>
    <w:rsid w:val="00C42DF8"/>
    <w:rsid w:val="00C433AE"/>
    <w:rsid w:val="00C43A9B"/>
    <w:rsid w:val="00C44547"/>
    <w:rsid w:val="00C44C5A"/>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396F"/>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65D5"/>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491"/>
    <w:rsid w:val="00CB46CA"/>
    <w:rsid w:val="00CB4A54"/>
    <w:rsid w:val="00CB4D66"/>
    <w:rsid w:val="00CB59E0"/>
    <w:rsid w:val="00CB61EF"/>
    <w:rsid w:val="00CB65F8"/>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43F"/>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484"/>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C60"/>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37"/>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72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3523"/>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553"/>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0473"/>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68"/>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BBD"/>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5DF0"/>
    <w:rsid w:val="00EA621E"/>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405D"/>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27102"/>
    <w:rsid w:val="00F30828"/>
    <w:rsid w:val="00F3108E"/>
    <w:rsid w:val="00F31148"/>
    <w:rsid w:val="00F313D6"/>
    <w:rsid w:val="00F32120"/>
    <w:rsid w:val="00F326AF"/>
    <w:rsid w:val="00F32B20"/>
    <w:rsid w:val="00F32D6C"/>
    <w:rsid w:val="00F33113"/>
    <w:rsid w:val="00F33232"/>
    <w:rsid w:val="00F339C9"/>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3E25"/>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77B84"/>
    <w:rsid w:val="00F804BE"/>
    <w:rsid w:val="00F817CE"/>
    <w:rsid w:val="00F81F6D"/>
    <w:rsid w:val="00F8300F"/>
    <w:rsid w:val="00F8319E"/>
    <w:rsid w:val="00F835FD"/>
    <w:rsid w:val="00F8431E"/>
    <w:rsid w:val="00F8456C"/>
    <w:rsid w:val="00F8488E"/>
    <w:rsid w:val="00F8498C"/>
    <w:rsid w:val="00F849E1"/>
    <w:rsid w:val="00F84C46"/>
    <w:rsid w:val="00F85349"/>
    <w:rsid w:val="00F8539B"/>
    <w:rsid w:val="00F8586A"/>
    <w:rsid w:val="00F859D8"/>
    <w:rsid w:val="00F85CA4"/>
    <w:rsid w:val="00F8666C"/>
    <w:rsid w:val="00F868F5"/>
    <w:rsid w:val="00F875D3"/>
    <w:rsid w:val="00F902FD"/>
    <w:rsid w:val="00F90344"/>
    <w:rsid w:val="00F90497"/>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65EA"/>
    <w:rsid w:val="00FC7413"/>
    <w:rsid w:val="00FC7429"/>
    <w:rsid w:val="00FC7653"/>
    <w:rsid w:val="00FC785A"/>
    <w:rsid w:val="00FC7868"/>
    <w:rsid w:val="00FD0499"/>
    <w:rsid w:val="00FD07F6"/>
    <w:rsid w:val="00FD0F14"/>
    <w:rsid w:val="00FD1E1B"/>
    <w:rsid w:val="00FD1EC8"/>
    <w:rsid w:val="00FD22FA"/>
    <w:rsid w:val="00FD2AEA"/>
    <w:rsid w:val="00FD2B52"/>
    <w:rsid w:val="00FD2CEC"/>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1DA2"/>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5540B"/>
    <w:pPr>
      <w:widowControl w:val="0"/>
      <w:numPr>
        <w:numId w:val="34"/>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5540B"/>
    <w:rPr>
      <w:rFonts w:ascii="Times New Roman" w:eastAsia="Times New Roman" w:hAnsi="Times New Roman"/>
      <w:kern w:val="2"/>
      <w:szCs w:val="24"/>
      <w:lang w:val="en-GB" w:eastAsia="en-US"/>
    </w:rPr>
  </w:style>
  <w:style w:type="paragraph" w:customStyle="1" w:styleId="References">
    <w:name w:val="References"/>
    <w:basedOn w:val="Normal"/>
    <w:rsid w:val="00AE7CCD"/>
    <w:pPr>
      <w:numPr>
        <w:numId w:val="36"/>
      </w:numPr>
      <w:autoSpaceDE w:val="0"/>
      <w:autoSpaceDN w:val="0"/>
      <w:spacing w:before="60" w:after="60" w:line="360" w:lineRule="atLeast"/>
      <w:jc w:val="both"/>
    </w:pPr>
    <w:rPr>
      <w:rFonts w:eastAsia="SimSun"/>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2CCCC-DCDA-2A4E-8A11-8BE8278AE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262</TotalTime>
  <Pages>6</Pages>
  <Words>2195</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39</cp:revision>
  <cp:lastPrinted>2008-01-31T16:09:00Z</cp:lastPrinted>
  <dcterms:created xsi:type="dcterms:W3CDTF">2018-11-02T17:24:00Z</dcterms:created>
  <dcterms:modified xsi:type="dcterms:W3CDTF">2019-02-16T04:27:00Z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